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3F73" w:rsidR="001726EB" w:rsidP="001726EB" w:rsidRDefault="001726EB" w14:paraId="20398d0" w14:textId="20398d0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EB3F73">
        <w:rPr>
          <w:rFonts w:ascii="Arial" w:hAnsi="Arial" w:cs="Arial"/>
        </w:rPr>
        <w:t>REPUBLIKA HRVATSKA</w:t>
      </w:r>
    </w:p>
    <w:p w:rsidRPr="00EB3F73" w:rsidR="001726EB" w:rsidP="001726EB" w:rsidRDefault="001726EB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>TRGOVAČKI SUD U RIJECI</w:t>
      </w:r>
    </w:p>
    <w:p w:rsidRPr="00EB3F73" w:rsidR="002860C2" w:rsidP="001726EB" w:rsidRDefault="001726EB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>ZADARSKA 1 i 3</w:t>
      </w:r>
    </w:p>
    <w:p w:rsidRPr="00EB3F73" w:rsidR="004E0843" w:rsidP="001726EB" w:rsidRDefault="004E0843">
      <w:pPr>
        <w:jc w:val="both"/>
        <w:rPr>
          <w:rFonts w:ascii="Arial" w:hAnsi="Arial" w:cs="Arial"/>
        </w:rPr>
      </w:pPr>
    </w:p>
    <w:p w:rsidRPr="00EB3F73" w:rsidR="00F45323" w:rsidP="001726EB" w:rsidRDefault="00F45323">
      <w:pPr>
        <w:jc w:val="both"/>
        <w:rPr>
          <w:rFonts w:ascii="Arial" w:hAnsi="Arial" w:cs="Arial"/>
        </w:rPr>
      </w:pPr>
    </w:p>
    <w:p w:rsidRPr="00EB3F73" w:rsidR="001726EB" w:rsidP="001726EB" w:rsidRDefault="001726EB">
      <w:pPr>
        <w:jc w:val="center"/>
        <w:rPr>
          <w:rFonts w:ascii="Arial" w:hAnsi="Arial" w:cs="Arial"/>
          <w:bCs/>
        </w:rPr>
      </w:pPr>
      <w:r w:rsidRPr="00EB3F73">
        <w:rPr>
          <w:rFonts w:ascii="Arial" w:hAnsi="Arial" w:cs="Arial"/>
          <w:bCs/>
        </w:rPr>
        <w:t>Z A P I S N I K</w:t>
      </w:r>
    </w:p>
    <w:p w:rsidRPr="00EB3F73" w:rsidR="001726EB" w:rsidP="001726EB" w:rsidRDefault="001726EB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>s ispitnog ročišta</w:t>
      </w:r>
    </w:p>
    <w:p w:rsidRPr="00EB3F73" w:rsidR="00CE1F49" w:rsidP="00CE1F49" w:rsidRDefault="001726EB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održanog </w:t>
      </w:r>
      <w:r w:rsidR="00A66E26">
        <w:rPr>
          <w:rFonts w:ascii="Arial" w:hAnsi="Arial" w:cs="Arial"/>
        </w:rPr>
        <w:t>9</w:t>
      </w:r>
      <w:r w:rsidR="009A6C7B">
        <w:rPr>
          <w:rFonts w:ascii="Arial" w:hAnsi="Arial" w:cs="Arial"/>
        </w:rPr>
        <w:t>. siječnja 2025</w:t>
      </w:r>
      <w:r w:rsidRPr="00EB3F73" w:rsidR="00BD3CCD">
        <w:rPr>
          <w:rFonts w:ascii="Arial" w:hAnsi="Arial" w:cs="Arial"/>
        </w:rPr>
        <w:t>.</w:t>
      </w:r>
      <w:r w:rsidRPr="00EB3F73" w:rsidR="00CE1F49">
        <w:rPr>
          <w:rFonts w:ascii="Arial" w:hAnsi="Arial" w:cs="Arial"/>
        </w:rPr>
        <w:t xml:space="preserve"> </w:t>
      </w:r>
    </w:p>
    <w:p w:rsidR="006369E4" w:rsidP="006369E4" w:rsidRDefault="00EE1C12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>u</w:t>
      </w:r>
      <w:r w:rsidRPr="00EB3F73" w:rsidR="00E16AA4">
        <w:rPr>
          <w:rFonts w:ascii="Arial" w:hAnsi="Arial" w:cs="Arial"/>
        </w:rPr>
        <w:t xml:space="preserve"> </w:t>
      </w:r>
      <w:r w:rsidR="007C165A">
        <w:rPr>
          <w:rFonts w:ascii="Arial" w:hAnsi="Arial" w:cs="Arial"/>
        </w:rPr>
        <w:t xml:space="preserve">stečajnom </w:t>
      </w:r>
      <w:r w:rsidRPr="00EB3F73" w:rsidR="00E16AA4">
        <w:rPr>
          <w:rFonts w:ascii="Arial" w:hAnsi="Arial" w:cs="Arial"/>
        </w:rPr>
        <w:t>postupku</w:t>
      </w:r>
      <w:r w:rsidR="006369E4">
        <w:rPr>
          <w:rFonts w:ascii="Arial" w:hAnsi="Arial" w:cs="Arial"/>
        </w:rPr>
        <w:t xml:space="preserve"> na</w:t>
      </w:r>
      <w:r w:rsidR="007C165A">
        <w:rPr>
          <w:rFonts w:ascii="Arial" w:hAnsi="Arial" w:cs="Arial"/>
        </w:rPr>
        <w:t xml:space="preserve">d dužnikom trgovačkim društvom </w:t>
      </w:r>
      <w:r w:rsidRPr="00A66E26" w:rsidR="00A66E26">
        <w:rPr>
          <w:rFonts w:ascii="Arial" w:hAnsi="Arial" w:cs="Arial"/>
        </w:rPr>
        <w:t>LAURAKAP društvo s ograničenom odgovornošću za trgovinu i ugostiteljstvo, Opatija, Maršala Tita 90/3</w:t>
      </w:r>
      <w:r w:rsidR="006369E4">
        <w:rPr>
          <w:rFonts w:ascii="Arial" w:hAnsi="Arial" w:cs="Arial"/>
        </w:rPr>
        <w:t>.</w:t>
      </w:r>
    </w:p>
    <w:p w:rsidR="006369E4" w:rsidP="006369E4" w:rsidRDefault="006369E4">
      <w:pPr>
        <w:jc w:val="center"/>
        <w:rPr>
          <w:rFonts w:ascii="Arial" w:hAnsi="Arial" w:cs="Arial"/>
          <w:color w:val="003366"/>
          <w:sz w:val="18"/>
          <w:szCs w:val="18"/>
          <w:shd w:val="clear" w:color="auto" w:fill="F8F8F8"/>
        </w:rPr>
      </w:pPr>
    </w:p>
    <w:p w:rsidRPr="00EB3F73" w:rsidR="006369E4" w:rsidP="006369E4" w:rsidRDefault="006369E4">
      <w:pPr>
        <w:jc w:val="center"/>
        <w:rPr>
          <w:rFonts w:ascii="Arial" w:hAnsi="Arial" w:cs="Arial"/>
        </w:rPr>
      </w:pPr>
    </w:p>
    <w:p w:rsidRPr="00EB3F73" w:rsidR="001726EB" w:rsidP="0065409E" w:rsidRDefault="001726EB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>OD SUDA NAZOČNI:</w:t>
      </w:r>
    </w:p>
    <w:p w:rsidRPr="00EB3F73" w:rsidR="001726EB" w:rsidP="001726EB" w:rsidRDefault="001726EB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>Daniela Korlević, su</w:t>
      </w:r>
      <w:r w:rsidRPr="00EB3F73" w:rsidR="00274EAF">
        <w:rPr>
          <w:rFonts w:ascii="Arial" w:hAnsi="Arial" w:cs="Arial"/>
        </w:rPr>
        <w:t>tkinja</w:t>
      </w:r>
    </w:p>
    <w:p w:rsidRPr="00EB3F73" w:rsidR="001726EB" w:rsidP="001726EB" w:rsidRDefault="009358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Dajana Jurković</w:t>
      </w:r>
      <w:r w:rsidRPr="007601DA" w:rsidR="001726EB">
        <w:rPr>
          <w:rFonts w:ascii="Arial" w:hAnsi="Arial" w:cs="Arial"/>
        </w:rPr>
        <w:t>, zapisničar</w:t>
      </w:r>
    </w:p>
    <w:p w:rsidRPr="00EB3F73" w:rsidR="004E0843" w:rsidP="001726EB" w:rsidRDefault="001726EB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</w:p>
    <w:p w:rsidRPr="00EB3F73" w:rsidR="00E4149C" w:rsidP="00606AB4" w:rsidRDefault="001726EB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Početak u </w:t>
      </w:r>
      <w:r w:rsidR="009358D8">
        <w:rPr>
          <w:rFonts w:ascii="Arial" w:hAnsi="Arial" w:cs="Arial"/>
        </w:rPr>
        <w:t>09</w:t>
      </w:r>
      <w:r w:rsidRPr="00EB3F73">
        <w:rPr>
          <w:rFonts w:ascii="Arial" w:hAnsi="Arial" w:cs="Arial"/>
        </w:rPr>
        <w:t>:</w:t>
      </w:r>
      <w:r w:rsidR="009358D8">
        <w:rPr>
          <w:rFonts w:ascii="Arial" w:hAnsi="Arial" w:cs="Arial"/>
        </w:rPr>
        <w:t>3</w:t>
      </w:r>
      <w:r w:rsidR="007C165A">
        <w:rPr>
          <w:rFonts w:ascii="Arial" w:hAnsi="Arial" w:cs="Arial"/>
        </w:rPr>
        <w:t>0</w:t>
      </w:r>
    </w:p>
    <w:p w:rsidRPr="00EB3F73" w:rsidR="009F308D" w:rsidP="009F308D" w:rsidRDefault="00916B47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 </w:t>
      </w:r>
    </w:p>
    <w:p w:rsidRPr="00606AB4" w:rsidR="003B5F92" w:rsidP="00606AB4" w:rsidRDefault="006A5378">
      <w:pPr>
        <w:ind w:firstLine="708"/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Utvrđuje se da </w:t>
      </w:r>
      <w:r w:rsidRPr="00EB3F73" w:rsidR="006C0C48">
        <w:rPr>
          <w:rFonts w:ascii="Arial" w:hAnsi="Arial" w:cs="Arial"/>
        </w:rPr>
        <w:t>na današ</w:t>
      </w:r>
      <w:r w:rsidRPr="00EB3F73" w:rsidR="006A4CB8">
        <w:rPr>
          <w:rFonts w:ascii="Arial" w:hAnsi="Arial" w:cs="Arial"/>
        </w:rPr>
        <w:t xml:space="preserve">nje ročište </w:t>
      </w:r>
      <w:r w:rsidR="00606AB4">
        <w:rPr>
          <w:rFonts w:ascii="Arial" w:hAnsi="Arial" w:cs="Arial"/>
        </w:rPr>
        <w:t xml:space="preserve">nitko od vjerovnika nije </w:t>
      </w:r>
      <w:r w:rsidRPr="00EB3F73" w:rsidR="00A70FC7">
        <w:rPr>
          <w:rFonts w:ascii="Arial" w:hAnsi="Arial" w:cs="Arial"/>
        </w:rPr>
        <w:t>pristupio</w:t>
      </w:r>
      <w:r w:rsidR="00606AB4">
        <w:rPr>
          <w:rFonts w:ascii="Arial" w:hAnsi="Arial" w:cs="Arial"/>
        </w:rPr>
        <w:t>.</w:t>
      </w:r>
    </w:p>
    <w:p w:rsidR="00AA6423" w:rsidP="00AA6423" w:rsidRDefault="00AA6423">
      <w:pPr>
        <w:pStyle w:val="Odlomakpopisa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 spisu prileži podnesak stečajnog upravitelja od 8. siječnja 2025. u kojem isti opravdava izostanak sa današnjeg ispitnog i izvještajnog ročišta zbog bolesti. U privitku je priložio liječničku potvrdu Doma zdravlja Karlovačke županije od 8. siječnja 2025.</w:t>
      </w:r>
      <w:r>
        <w:rPr>
          <w:rFonts w:ascii="Arial" w:hAnsi="Arial" w:cs="Arial"/>
        </w:rPr>
        <w:tab/>
      </w:r>
    </w:p>
    <w:p w:rsidRPr="00606AB4" w:rsidR="00AA6423" w:rsidP="00606AB4" w:rsidRDefault="00AA6423">
      <w:pPr>
        <w:jc w:val="both"/>
        <w:rPr>
          <w:rFonts w:ascii="Arial" w:hAnsi="Arial" w:cs="Arial"/>
        </w:rPr>
      </w:pPr>
    </w:p>
    <w:p w:rsidRPr="00AA6423" w:rsidR="00AA6423" w:rsidP="001807C7" w:rsidRDefault="00AA6423">
      <w:pPr>
        <w:ind w:firstLine="708"/>
        <w:jc w:val="both"/>
        <w:rPr>
          <w:rFonts w:ascii="Arial" w:hAnsi="Arial" w:cs="Arial"/>
          <w:b/>
        </w:rPr>
      </w:pPr>
      <w:r w:rsidRPr="00AA6423">
        <w:rPr>
          <w:rFonts w:ascii="Arial" w:hAnsi="Arial" w:cs="Arial"/>
        </w:rPr>
        <w:t>Sudac donosi</w:t>
      </w:r>
    </w:p>
    <w:p w:rsidRPr="00AA6423" w:rsidR="00AA6423" w:rsidP="001807C7" w:rsidRDefault="00AA6423">
      <w:pPr>
        <w:ind w:firstLine="708"/>
        <w:jc w:val="center"/>
        <w:rPr>
          <w:rFonts w:ascii="Arial" w:hAnsi="Arial" w:cs="Arial"/>
          <w:b/>
        </w:rPr>
      </w:pPr>
      <w:r w:rsidRPr="00AA6423">
        <w:rPr>
          <w:rFonts w:ascii="Arial" w:hAnsi="Arial" w:cs="Arial"/>
        </w:rPr>
        <w:t xml:space="preserve">r j e š e n j e </w:t>
      </w:r>
    </w:p>
    <w:p w:rsidRPr="00AA6423" w:rsidR="00AA6423" w:rsidP="001807C7" w:rsidRDefault="00AA6423">
      <w:pPr>
        <w:ind w:firstLine="708"/>
        <w:jc w:val="center"/>
        <w:rPr>
          <w:rFonts w:ascii="Arial" w:hAnsi="Arial" w:cs="Arial"/>
          <w:b/>
        </w:rPr>
      </w:pPr>
    </w:p>
    <w:p w:rsidRPr="00AA6423" w:rsidR="00AA6423" w:rsidP="00AA6423" w:rsidRDefault="00AA6423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Slijedom naprijed navedenog, nisu ostvarene pretpostavke za održavanje današnjeg ispitnog i izvještajnog ročišta zbog čega se ispitno ročište odgađa</w:t>
      </w:r>
      <w:r w:rsidRPr="00AA6423">
        <w:rPr>
          <w:rFonts w:ascii="Arial" w:hAnsi="Arial" w:cs="Arial"/>
        </w:rPr>
        <w:t xml:space="preserve">, a slijedeće zakazuje za </w:t>
      </w:r>
    </w:p>
    <w:p w:rsidRPr="00AA6423" w:rsidR="00AA6423" w:rsidP="00AA6423" w:rsidRDefault="00AA6423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29. siječnja 2025. u 09:3</w:t>
      </w:r>
      <w:r w:rsidRPr="00AA6423">
        <w:rPr>
          <w:rFonts w:ascii="Arial" w:hAnsi="Arial" w:cs="Arial"/>
        </w:rPr>
        <w:t>0 sati</w:t>
      </w:r>
    </w:p>
    <w:p w:rsidRPr="00AA6423" w:rsidR="00AA6423" w:rsidP="001807C7" w:rsidRDefault="00AA6423">
      <w:pPr>
        <w:jc w:val="center"/>
        <w:rPr>
          <w:rFonts w:ascii="Arial" w:hAnsi="Arial" w:cs="Arial"/>
          <w:b/>
        </w:rPr>
      </w:pPr>
      <w:r w:rsidRPr="00AA6423">
        <w:rPr>
          <w:rFonts w:ascii="Arial" w:hAnsi="Arial" w:cs="Arial"/>
        </w:rPr>
        <w:t xml:space="preserve">   kod Trgovačkog suda u Rijeci </w:t>
      </w:r>
    </w:p>
    <w:p w:rsidRPr="00AA6423" w:rsidR="00AA6423" w:rsidP="001807C7" w:rsidRDefault="00AA6423">
      <w:pPr>
        <w:jc w:val="center"/>
        <w:rPr>
          <w:rFonts w:ascii="Arial" w:hAnsi="Arial" w:cs="Arial"/>
          <w:b/>
        </w:rPr>
      </w:pPr>
      <w:r w:rsidRPr="00AA6423">
        <w:rPr>
          <w:rFonts w:ascii="Arial" w:hAnsi="Arial" w:cs="Arial"/>
        </w:rPr>
        <w:t>Zadarska ulica 1 i 3</w:t>
      </w:r>
    </w:p>
    <w:p w:rsidRPr="00AA6423" w:rsidR="00AA6423" w:rsidP="001807C7" w:rsidRDefault="00AA6423">
      <w:pPr>
        <w:jc w:val="center"/>
        <w:rPr>
          <w:rFonts w:ascii="Arial" w:hAnsi="Arial" w:cs="Arial"/>
          <w:b/>
        </w:rPr>
      </w:pPr>
      <w:r w:rsidRPr="00AA6423">
        <w:rPr>
          <w:rFonts w:ascii="Arial" w:hAnsi="Arial" w:cs="Arial"/>
        </w:rPr>
        <w:t>I. kat, sudnica broj 2</w:t>
      </w:r>
    </w:p>
    <w:p w:rsidR="00AA6423" w:rsidP="001807C7" w:rsidRDefault="00AA6423">
      <w:pPr>
        <w:rPr>
          <w:rFonts w:ascii="Arial" w:hAnsi="Arial" w:cs="Arial"/>
          <w:b/>
        </w:rPr>
      </w:pPr>
    </w:p>
    <w:p w:rsidRPr="00AA6423" w:rsidR="00AA6423" w:rsidP="001807C7" w:rsidRDefault="00AA6423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6423">
        <w:rPr>
          <w:rFonts w:ascii="Arial" w:hAnsi="Arial" w:cs="Arial"/>
        </w:rPr>
        <w:t>a izvj</w:t>
      </w:r>
      <w:r>
        <w:rPr>
          <w:rFonts w:ascii="Arial" w:hAnsi="Arial" w:cs="Arial"/>
        </w:rPr>
        <w:t xml:space="preserve">eštajno ročište za </w:t>
      </w:r>
    </w:p>
    <w:p w:rsidR="00AA6423" w:rsidP="001807C7" w:rsidRDefault="00AA6423">
      <w:pPr>
        <w:rPr>
          <w:rFonts w:ascii="Arial" w:hAnsi="Arial" w:cs="Arial"/>
          <w:b/>
        </w:rPr>
      </w:pPr>
    </w:p>
    <w:p w:rsidRPr="00AA6423" w:rsidR="00AA6423" w:rsidP="00AA6423" w:rsidRDefault="00AA642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29. siječnja 2025. u 09:45</w:t>
      </w:r>
      <w:r w:rsidRPr="00AA6423">
        <w:rPr>
          <w:rFonts w:ascii="Arial" w:hAnsi="Arial" w:cs="Arial"/>
        </w:rPr>
        <w:t xml:space="preserve"> sati</w:t>
      </w:r>
    </w:p>
    <w:p w:rsidRPr="00AA6423" w:rsidR="00AA6423" w:rsidP="00AA6423" w:rsidRDefault="00AA6423">
      <w:pPr>
        <w:jc w:val="center"/>
        <w:rPr>
          <w:rFonts w:ascii="Arial" w:hAnsi="Arial" w:cs="Arial"/>
        </w:rPr>
      </w:pPr>
      <w:r w:rsidRPr="00AA6423">
        <w:rPr>
          <w:rFonts w:ascii="Arial" w:hAnsi="Arial" w:cs="Arial"/>
        </w:rPr>
        <w:t>kod Trgovačkog suda u Rijeci</w:t>
      </w:r>
    </w:p>
    <w:p w:rsidRPr="00AA6423" w:rsidR="00AA6423" w:rsidP="00AA6423" w:rsidRDefault="00AA6423">
      <w:pPr>
        <w:jc w:val="center"/>
        <w:rPr>
          <w:rFonts w:ascii="Arial" w:hAnsi="Arial" w:cs="Arial"/>
        </w:rPr>
      </w:pPr>
      <w:r w:rsidRPr="00AA6423">
        <w:rPr>
          <w:rFonts w:ascii="Arial" w:hAnsi="Arial" w:cs="Arial"/>
        </w:rPr>
        <w:t>Zadarska ulica 1 i 3</w:t>
      </w:r>
    </w:p>
    <w:p w:rsidRPr="00AA6423" w:rsidR="00AA6423" w:rsidP="00AA6423" w:rsidRDefault="00AA6423">
      <w:pPr>
        <w:jc w:val="center"/>
        <w:rPr>
          <w:rFonts w:ascii="Arial" w:hAnsi="Arial" w:cs="Arial"/>
        </w:rPr>
      </w:pPr>
      <w:r w:rsidRPr="00AA6423">
        <w:rPr>
          <w:rFonts w:ascii="Arial" w:hAnsi="Arial" w:cs="Arial"/>
        </w:rPr>
        <w:t>I. kat, sudnica broj 2</w:t>
      </w:r>
    </w:p>
    <w:p w:rsidRPr="00AA6423" w:rsidR="00AA6423" w:rsidP="00AA6423" w:rsidRDefault="00AA6423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 koje se </w:t>
      </w:r>
      <w:r w:rsidRPr="00AA6423">
        <w:rPr>
          <w:rFonts w:ascii="Arial" w:hAnsi="Arial" w:cs="Arial"/>
        </w:rPr>
        <w:t>objavom ovog poziva na mrežnoj stranici e-Oglasne ploče suda</w:t>
      </w:r>
      <w:r>
        <w:rPr>
          <w:rFonts w:ascii="Arial" w:hAnsi="Arial" w:cs="Arial"/>
        </w:rPr>
        <w:t xml:space="preserve"> pozivaju stečajni upravitelj i vjerovnici</w:t>
      </w:r>
      <w:r w:rsidRPr="00AA6423">
        <w:rPr>
          <w:rFonts w:ascii="Arial" w:hAnsi="Arial" w:cs="Arial"/>
        </w:rPr>
        <w:t>.</w:t>
      </w:r>
    </w:p>
    <w:p w:rsidRPr="00AA6423" w:rsidR="00246AF5" w:rsidP="00AA6423" w:rsidRDefault="00246AF5">
      <w:pPr>
        <w:jc w:val="both"/>
        <w:rPr>
          <w:rFonts w:ascii="Arial" w:hAnsi="Arial" w:cs="Arial"/>
        </w:rPr>
      </w:pPr>
    </w:p>
    <w:p w:rsidRPr="00EB3F73" w:rsidR="006C0C48" w:rsidP="006C0C48" w:rsidRDefault="006C0C48">
      <w:pPr>
        <w:jc w:val="center"/>
        <w:rPr>
          <w:rFonts w:ascii="Arial" w:hAnsi="Arial" w:cs="Arial"/>
        </w:rPr>
      </w:pPr>
      <w:r w:rsidRPr="00EB3F73">
        <w:rPr>
          <w:rFonts w:ascii="Arial" w:hAnsi="Arial" w:cs="Arial"/>
        </w:rPr>
        <w:t>Dovršeno u</w:t>
      </w:r>
      <w:r w:rsidRPr="00EB3F73" w:rsidR="004C44EA">
        <w:rPr>
          <w:rFonts w:ascii="Arial" w:hAnsi="Arial" w:cs="Arial"/>
        </w:rPr>
        <w:t xml:space="preserve"> </w:t>
      </w:r>
      <w:r w:rsidR="00AA6423">
        <w:rPr>
          <w:rFonts w:ascii="Arial" w:hAnsi="Arial" w:cs="Arial"/>
        </w:rPr>
        <w:t>09:35</w:t>
      </w:r>
      <w:r w:rsidRPr="00EB3F73" w:rsidR="003375E0">
        <w:rPr>
          <w:rFonts w:ascii="Arial" w:hAnsi="Arial" w:cs="Arial"/>
        </w:rPr>
        <w:t xml:space="preserve"> </w:t>
      </w:r>
    </w:p>
    <w:p w:rsidRPr="00EB3F73" w:rsidR="00E4149C" w:rsidP="00F05C64" w:rsidRDefault="00E4149C">
      <w:pPr>
        <w:rPr>
          <w:rFonts w:ascii="Arial" w:hAnsi="Arial" w:cs="Arial"/>
        </w:rPr>
      </w:pPr>
    </w:p>
    <w:p w:rsidRPr="00EB3F73" w:rsidR="00F570B1" w:rsidP="006C0C48" w:rsidRDefault="006C0C48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  <w:t xml:space="preserve">         </w:t>
      </w:r>
      <w:r w:rsidRPr="00EB3F73" w:rsidR="006E0227">
        <w:rPr>
          <w:rFonts w:ascii="Arial" w:hAnsi="Arial" w:cs="Arial"/>
        </w:rPr>
        <w:t xml:space="preserve"> </w:t>
      </w:r>
      <w:r w:rsidRPr="00EB3F73" w:rsidR="00FF5E7F">
        <w:rPr>
          <w:rFonts w:ascii="Arial" w:hAnsi="Arial" w:cs="Arial"/>
        </w:rPr>
        <w:t xml:space="preserve">    </w:t>
      </w:r>
      <w:r w:rsidRPr="00EB3F73" w:rsidR="002152AC">
        <w:rPr>
          <w:rFonts w:ascii="Arial" w:hAnsi="Arial" w:cs="Arial"/>
        </w:rPr>
        <w:t xml:space="preserve">  </w:t>
      </w:r>
      <w:r w:rsidRPr="00EB3F73" w:rsidR="00EB74A4">
        <w:rPr>
          <w:rFonts w:ascii="Arial" w:hAnsi="Arial" w:cs="Arial"/>
        </w:rPr>
        <w:t xml:space="preserve"> </w:t>
      </w:r>
      <w:r w:rsidRPr="00EB3F73" w:rsidR="00274EAF">
        <w:rPr>
          <w:rFonts w:ascii="Arial" w:hAnsi="Arial" w:cs="Arial"/>
        </w:rPr>
        <w:t>Su</w:t>
      </w:r>
      <w:r w:rsidRPr="00EB3F73" w:rsidR="00FA5DF8">
        <w:rPr>
          <w:rFonts w:ascii="Arial" w:hAnsi="Arial" w:cs="Arial"/>
        </w:rPr>
        <w:t>tkinja</w:t>
      </w:r>
      <w:r w:rsidRPr="00EB3F73" w:rsidR="009223DF">
        <w:rPr>
          <w:rFonts w:ascii="Arial" w:hAnsi="Arial" w:cs="Arial"/>
        </w:rPr>
        <w:t xml:space="preserve">      </w:t>
      </w:r>
      <w:r w:rsidRPr="00EB3F73">
        <w:rPr>
          <w:rFonts w:ascii="Arial" w:hAnsi="Arial" w:cs="Arial"/>
        </w:rPr>
        <w:t xml:space="preserve">                </w:t>
      </w:r>
    </w:p>
    <w:p w:rsidRPr="00EB3F73" w:rsidR="001A5EC0" w:rsidP="006C0C48" w:rsidRDefault="001A5EC0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 </w:t>
      </w:r>
    </w:p>
    <w:p w:rsidRPr="00EB3F73" w:rsidR="00E4149C" w:rsidP="006C0C48" w:rsidRDefault="00E4149C">
      <w:pPr>
        <w:jc w:val="both"/>
        <w:rPr>
          <w:rFonts w:ascii="Arial" w:hAnsi="Arial" w:cs="Arial"/>
        </w:rPr>
      </w:pPr>
    </w:p>
    <w:p w:rsidRPr="00EB3F73" w:rsidR="00933A79" w:rsidRDefault="006C0C48">
      <w:pPr>
        <w:jc w:val="both"/>
        <w:rPr>
          <w:rFonts w:ascii="Arial" w:hAnsi="Arial" w:cs="Arial"/>
        </w:rPr>
      </w:pPr>
      <w:r w:rsidRPr="00EB3F73">
        <w:rPr>
          <w:rFonts w:ascii="Arial" w:hAnsi="Arial" w:cs="Arial"/>
        </w:rPr>
        <w:t xml:space="preserve">           </w:t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  <w:t xml:space="preserve">        </w:t>
      </w:r>
      <w:r w:rsidRPr="00EB3F73" w:rsidR="006E0227">
        <w:rPr>
          <w:rFonts w:ascii="Arial" w:hAnsi="Arial" w:cs="Arial"/>
        </w:rPr>
        <w:t xml:space="preserve">       </w:t>
      </w:r>
      <w:r w:rsidRPr="00EB3F73">
        <w:rPr>
          <w:rFonts w:ascii="Arial" w:hAnsi="Arial" w:cs="Arial"/>
        </w:rPr>
        <w:t>Zapisničar</w:t>
      </w:r>
      <w:r w:rsidRPr="00EB3F73">
        <w:rPr>
          <w:rFonts w:ascii="Arial" w:hAnsi="Arial" w:cs="Arial"/>
        </w:rPr>
        <w:tab/>
      </w:r>
      <w:r w:rsidRPr="00EB3F73">
        <w:rPr>
          <w:rFonts w:ascii="Arial" w:hAnsi="Arial" w:cs="Arial"/>
        </w:rPr>
        <w:tab/>
      </w:r>
      <w:r w:rsidRPr="00EB3F73" w:rsidR="006E0227">
        <w:rPr>
          <w:rFonts w:ascii="Arial" w:hAnsi="Arial" w:cs="Arial"/>
        </w:rPr>
        <w:t xml:space="preserve">  </w:t>
      </w:r>
      <w:r w:rsidRPr="00EB3F73" w:rsidR="005B7E6E">
        <w:rPr>
          <w:rFonts w:ascii="Arial" w:hAnsi="Arial" w:cs="Arial"/>
        </w:rPr>
        <w:t xml:space="preserve">    </w:t>
      </w:r>
      <w:r w:rsidRPr="00EB3F73" w:rsidR="001A5EC0">
        <w:rPr>
          <w:rFonts w:ascii="Arial" w:hAnsi="Arial" w:cs="Arial"/>
        </w:rPr>
        <w:t xml:space="preserve">  </w:t>
      </w:r>
      <w:r w:rsidRPr="00EB3F73" w:rsidR="005B7E6E">
        <w:rPr>
          <w:rFonts w:ascii="Arial" w:hAnsi="Arial" w:cs="Arial"/>
        </w:rPr>
        <w:t xml:space="preserve"> </w:t>
      </w:r>
      <w:r w:rsidRPr="00EB3F73" w:rsidR="00933A79">
        <w:rPr>
          <w:rFonts w:ascii="Arial" w:hAnsi="Arial" w:cs="Arial"/>
        </w:rPr>
        <w:tab/>
      </w:r>
      <w:r w:rsidRPr="00EB3F73" w:rsidR="00933A79">
        <w:rPr>
          <w:rFonts w:ascii="Arial" w:hAnsi="Arial" w:cs="Arial"/>
        </w:rPr>
        <w:tab/>
      </w:r>
      <w:r w:rsidRPr="00EB3F73" w:rsidR="00933A79">
        <w:rPr>
          <w:rFonts w:ascii="Arial" w:hAnsi="Arial" w:cs="Arial"/>
        </w:rPr>
        <w:tab/>
      </w:r>
      <w:r w:rsidRPr="00EB3F73" w:rsidR="00933A79">
        <w:rPr>
          <w:rFonts w:ascii="Arial" w:hAnsi="Arial" w:cs="Arial"/>
        </w:rPr>
        <w:tab/>
        <w:t xml:space="preserve">    </w:t>
      </w:r>
    </w:p>
    <w:sectPr w:rsidRPr="00EB3F73" w:rsidR="00933A79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1152" w:rsidRDefault="00551152">
      <w:r>
        <w:separator/>
      </w:r>
    </w:p>
  </w:endnote>
  <w:endnote w:type="continuationSeparator" w:id="0">
    <w:p w:rsidR="00551152" w:rsidRDefault="0055115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1152" w:rsidP="00480050" w:rsidRDefault="00551152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51152" w:rsidRDefault="00551152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5CDE" w:rsidR="00551152" w:rsidP="00480050" w:rsidRDefault="00551152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255CDE">
      <w:rPr>
        <w:rStyle w:val="Brojstranice"/>
        <w:rFonts w:ascii="Arial" w:hAnsi="Arial" w:cs="Arial"/>
      </w:rPr>
      <w:fldChar w:fldCharType="begin"/>
    </w:r>
    <w:r w:rsidRPr="00255CDE">
      <w:rPr>
        <w:rStyle w:val="Brojstranice"/>
        <w:rFonts w:ascii="Arial" w:hAnsi="Arial" w:cs="Arial"/>
      </w:rPr>
      <w:instrText xml:space="preserve">PAGE  </w:instrText>
    </w:r>
    <w:r w:rsidRPr="00255CDE">
      <w:rPr>
        <w:rStyle w:val="Brojstranice"/>
        <w:rFonts w:ascii="Arial" w:hAnsi="Arial" w:cs="Arial"/>
      </w:rPr>
      <w:fldChar w:fldCharType="separate"/>
    </w:r>
    <w:r w:rsidR="007D0E19">
      <w:rPr>
        <w:rStyle w:val="Brojstranice"/>
        <w:rFonts w:ascii="Arial" w:hAnsi="Arial" w:cs="Arial"/>
        <w:noProof/>
      </w:rPr>
      <w:t>1</w:t>
    </w:r>
    <w:r w:rsidRPr="00255CDE">
      <w:rPr>
        <w:rStyle w:val="Brojstranice"/>
        <w:rFonts w:ascii="Arial" w:hAnsi="Arial" w:cs="Arial"/>
      </w:rPr>
      <w:fldChar w:fldCharType="end"/>
    </w:r>
  </w:p>
  <w:p w:rsidR="00551152" w:rsidRDefault="00551152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1152" w:rsidRDefault="00551152">
      <w:r>
        <w:separator/>
      </w:r>
    </w:p>
  </w:footnote>
  <w:footnote w:type="continuationSeparator" w:id="0">
    <w:p w:rsidR="00551152" w:rsidRDefault="0055115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C08A1" w:rsidR="00551152" w:rsidP="00C753C5" w:rsidRDefault="0055115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Poslovni broj</w:t>
    </w:r>
    <w:r w:rsidR="00094B86">
      <w:rPr>
        <w:rFonts w:ascii="Arial" w:hAnsi="Arial" w:cs="Arial"/>
      </w:rPr>
      <w:t xml:space="preserve"> ST</w:t>
    </w:r>
    <w:r w:rsidRPr="00DC08A1">
      <w:rPr>
        <w:rFonts w:ascii="Arial" w:hAnsi="Arial" w:cs="Arial"/>
      </w:rPr>
      <w:t>-</w:t>
    </w:r>
    <w:r w:rsidR="00A66E26">
      <w:rPr>
        <w:rFonts w:ascii="Arial" w:hAnsi="Arial" w:cs="Arial"/>
      </w:rPr>
      <w:t>226</w:t>
    </w:r>
    <w:r w:rsidR="005E6BBD">
      <w:rPr>
        <w:rFonts w:ascii="Arial" w:hAnsi="Arial" w:cs="Arial"/>
      </w:rPr>
      <w:t>/2024-</w:t>
    </w:r>
    <w:r w:rsidR="00433554">
      <w:rPr>
        <w:rFonts w:ascii="Arial" w:hAnsi="Arial" w:cs="Arial"/>
      </w:rPr>
      <w:t>38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A58E0"/>
    <w:multiLevelType w:val="hybridMultilevel"/>
    <w:tmpl w:val="5958F48C"/>
    <w:lvl w:ilvl="0" w:tplc="22FC5EF8">
      <w:start w:val="1"/>
      <w:numFmt w:val="decimalZero"/>
      <w:lvlText w:val="%1."/>
      <w:lvlJc w:val="left"/>
      <w:pPr>
        <w:ind w:left="418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6042" w:hanging="360"/>
      </w:pPr>
    </w:lvl>
    <w:lvl w:ilvl="2" w:tplc="041A001B" w:tentative="true">
      <w:start w:val="1"/>
      <w:numFmt w:val="lowerRoman"/>
      <w:lvlText w:val="%3."/>
      <w:lvlJc w:val="right"/>
      <w:pPr>
        <w:ind w:left="6762" w:hanging="180"/>
      </w:pPr>
    </w:lvl>
    <w:lvl w:ilvl="3" w:tplc="041A000F" w:tentative="true">
      <w:start w:val="1"/>
      <w:numFmt w:val="decimal"/>
      <w:lvlText w:val="%4."/>
      <w:lvlJc w:val="left"/>
      <w:pPr>
        <w:ind w:left="7482" w:hanging="360"/>
      </w:pPr>
    </w:lvl>
    <w:lvl w:ilvl="4" w:tplc="041A0019" w:tentative="true">
      <w:start w:val="1"/>
      <w:numFmt w:val="lowerLetter"/>
      <w:lvlText w:val="%5."/>
      <w:lvlJc w:val="left"/>
      <w:pPr>
        <w:ind w:left="8202" w:hanging="360"/>
      </w:pPr>
    </w:lvl>
    <w:lvl w:ilvl="5" w:tplc="041A001B" w:tentative="true">
      <w:start w:val="1"/>
      <w:numFmt w:val="lowerRoman"/>
      <w:lvlText w:val="%6."/>
      <w:lvlJc w:val="right"/>
      <w:pPr>
        <w:ind w:left="8922" w:hanging="180"/>
      </w:pPr>
    </w:lvl>
    <w:lvl w:ilvl="6" w:tplc="041A000F" w:tentative="true">
      <w:start w:val="1"/>
      <w:numFmt w:val="decimal"/>
      <w:lvlText w:val="%7."/>
      <w:lvlJc w:val="left"/>
      <w:pPr>
        <w:ind w:left="9642" w:hanging="360"/>
      </w:pPr>
    </w:lvl>
    <w:lvl w:ilvl="7" w:tplc="041A0019" w:tentative="true">
      <w:start w:val="1"/>
      <w:numFmt w:val="lowerLetter"/>
      <w:lvlText w:val="%8."/>
      <w:lvlJc w:val="left"/>
      <w:pPr>
        <w:ind w:left="10362" w:hanging="360"/>
      </w:pPr>
    </w:lvl>
    <w:lvl w:ilvl="8" w:tplc="041A001B" w:tentative="true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6A579A8"/>
    <w:multiLevelType w:val="hybridMultilevel"/>
    <w:tmpl w:val="05CCB6E6"/>
    <w:lvl w:ilvl="0" w:tplc="A1FE0FC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87B41CA"/>
    <w:multiLevelType w:val="hybridMultilevel"/>
    <w:tmpl w:val="FA1A7E80"/>
    <w:lvl w:ilvl="0" w:tplc="D84A3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94F79FA"/>
    <w:multiLevelType w:val="hybridMultilevel"/>
    <w:tmpl w:val="AFC47F04"/>
    <w:lvl w:ilvl="0" w:tplc="8F24EA8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DD6358A"/>
    <w:multiLevelType w:val="hybridMultilevel"/>
    <w:tmpl w:val="9C366508"/>
    <w:lvl w:ilvl="0" w:tplc="6D469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61E45"/>
    <w:multiLevelType w:val="hybridMultilevel"/>
    <w:tmpl w:val="3822EECC"/>
    <w:lvl w:ilvl="0" w:tplc="171C1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F2F2FC2"/>
    <w:multiLevelType w:val="hybridMultilevel"/>
    <w:tmpl w:val="DE2E3AF0"/>
    <w:lvl w:ilvl="0" w:tplc="A29A936A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53C617F1"/>
    <w:multiLevelType w:val="hybridMultilevel"/>
    <w:tmpl w:val="59D46C9A"/>
    <w:lvl w:ilvl="0" w:tplc="E750A042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E91183F"/>
    <w:multiLevelType w:val="hybridMultilevel"/>
    <w:tmpl w:val="F8C64B4A"/>
    <w:lvl w:ilvl="0" w:tplc="36BAD6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5505832"/>
    <w:multiLevelType w:val="hybridMultilevel"/>
    <w:tmpl w:val="F600181A"/>
    <w:lvl w:ilvl="0" w:tplc="2C0045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spidmax="100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48"/>
    <w:rsid w:val="00001B06"/>
    <w:rsid w:val="00007821"/>
    <w:rsid w:val="0001441E"/>
    <w:rsid w:val="00016F9C"/>
    <w:rsid w:val="00021A0C"/>
    <w:rsid w:val="000228F3"/>
    <w:rsid w:val="000240BB"/>
    <w:rsid w:val="0002664E"/>
    <w:rsid w:val="00026BF4"/>
    <w:rsid w:val="0002727C"/>
    <w:rsid w:val="000313D9"/>
    <w:rsid w:val="00031E18"/>
    <w:rsid w:val="000323E7"/>
    <w:rsid w:val="0003396E"/>
    <w:rsid w:val="00033DBD"/>
    <w:rsid w:val="000366A0"/>
    <w:rsid w:val="00036C05"/>
    <w:rsid w:val="000412F0"/>
    <w:rsid w:val="00041F24"/>
    <w:rsid w:val="000424C2"/>
    <w:rsid w:val="00046ACE"/>
    <w:rsid w:val="00051719"/>
    <w:rsid w:val="0005311E"/>
    <w:rsid w:val="00065354"/>
    <w:rsid w:val="00067E6F"/>
    <w:rsid w:val="00070057"/>
    <w:rsid w:val="000704B3"/>
    <w:rsid w:val="00070764"/>
    <w:rsid w:val="00070B45"/>
    <w:rsid w:val="00072361"/>
    <w:rsid w:val="00072DF2"/>
    <w:rsid w:val="000734A5"/>
    <w:rsid w:val="00074A79"/>
    <w:rsid w:val="000751B3"/>
    <w:rsid w:val="00075C71"/>
    <w:rsid w:val="00076D7F"/>
    <w:rsid w:val="000779F6"/>
    <w:rsid w:val="00080115"/>
    <w:rsid w:val="00080347"/>
    <w:rsid w:val="00082EA8"/>
    <w:rsid w:val="0008407D"/>
    <w:rsid w:val="00085C3E"/>
    <w:rsid w:val="00087773"/>
    <w:rsid w:val="00094B86"/>
    <w:rsid w:val="00097F26"/>
    <w:rsid w:val="000A0181"/>
    <w:rsid w:val="000A0A02"/>
    <w:rsid w:val="000A0EC7"/>
    <w:rsid w:val="000A298E"/>
    <w:rsid w:val="000A3511"/>
    <w:rsid w:val="000A4308"/>
    <w:rsid w:val="000A463E"/>
    <w:rsid w:val="000A75BD"/>
    <w:rsid w:val="000A7774"/>
    <w:rsid w:val="000B088D"/>
    <w:rsid w:val="000B2611"/>
    <w:rsid w:val="000B38AE"/>
    <w:rsid w:val="000B4070"/>
    <w:rsid w:val="000B5B7B"/>
    <w:rsid w:val="000B5F9E"/>
    <w:rsid w:val="000B612D"/>
    <w:rsid w:val="000C07E8"/>
    <w:rsid w:val="000C0981"/>
    <w:rsid w:val="000C153E"/>
    <w:rsid w:val="000C4E84"/>
    <w:rsid w:val="000C6950"/>
    <w:rsid w:val="000C77D2"/>
    <w:rsid w:val="000D1142"/>
    <w:rsid w:val="000D6BE5"/>
    <w:rsid w:val="000D753D"/>
    <w:rsid w:val="000D795F"/>
    <w:rsid w:val="000E07B6"/>
    <w:rsid w:val="000E1BE2"/>
    <w:rsid w:val="000E1D9A"/>
    <w:rsid w:val="000E2109"/>
    <w:rsid w:val="000E320C"/>
    <w:rsid w:val="000F00CB"/>
    <w:rsid w:val="000F25AA"/>
    <w:rsid w:val="000F5E86"/>
    <w:rsid w:val="000F60F5"/>
    <w:rsid w:val="00103F6E"/>
    <w:rsid w:val="00105117"/>
    <w:rsid w:val="00105801"/>
    <w:rsid w:val="00110E33"/>
    <w:rsid w:val="001114DC"/>
    <w:rsid w:val="0011262F"/>
    <w:rsid w:val="00113BDC"/>
    <w:rsid w:val="00115F13"/>
    <w:rsid w:val="00116568"/>
    <w:rsid w:val="001167BF"/>
    <w:rsid w:val="00117672"/>
    <w:rsid w:val="00120134"/>
    <w:rsid w:val="00120B73"/>
    <w:rsid w:val="001211BB"/>
    <w:rsid w:val="00121B76"/>
    <w:rsid w:val="0012381D"/>
    <w:rsid w:val="00125FC1"/>
    <w:rsid w:val="00126EFA"/>
    <w:rsid w:val="001272C1"/>
    <w:rsid w:val="00132F75"/>
    <w:rsid w:val="0013380F"/>
    <w:rsid w:val="00134084"/>
    <w:rsid w:val="001340F4"/>
    <w:rsid w:val="001343FA"/>
    <w:rsid w:val="00134757"/>
    <w:rsid w:val="0013477A"/>
    <w:rsid w:val="00134F41"/>
    <w:rsid w:val="00140E2D"/>
    <w:rsid w:val="001475B2"/>
    <w:rsid w:val="001524B5"/>
    <w:rsid w:val="001534D5"/>
    <w:rsid w:val="00153547"/>
    <w:rsid w:val="0015496D"/>
    <w:rsid w:val="001550C5"/>
    <w:rsid w:val="00155388"/>
    <w:rsid w:val="00156AE2"/>
    <w:rsid w:val="0015795F"/>
    <w:rsid w:val="00160403"/>
    <w:rsid w:val="001606D6"/>
    <w:rsid w:val="00160B32"/>
    <w:rsid w:val="0016117D"/>
    <w:rsid w:val="00161D56"/>
    <w:rsid w:val="00162150"/>
    <w:rsid w:val="00162759"/>
    <w:rsid w:val="0016275C"/>
    <w:rsid w:val="001640DA"/>
    <w:rsid w:val="0016424C"/>
    <w:rsid w:val="00164589"/>
    <w:rsid w:val="00164F4C"/>
    <w:rsid w:val="001652C9"/>
    <w:rsid w:val="001671AC"/>
    <w:rsid w:val="00167E79"/>
    <w:rsid w:val="00171DEC"/>
    <w:rsid w:val="001726EB"/>
    <w:rsid w:val="00174308"/>
    <w:rsid w:val="00177525"/>
    <w:rsid w:val="00177EAB"/>
    <w:rsid w:val="00183AF8"/>
    <w:rsid w:val="00185485"/>
    <w:rsid w:val="00185753"/>
    <w:rsid w:val="00185887"/>
    <w:rsid w:val="00187605"/>
    <w:rsid w:val="001878E0"/>
    <w:rsid w:val="00187F3E"/>
    <w:rsid w:val="00190FA5"/>
    <w:rsid w:val="00191293"/>
    <w:rsid w:val="001913BC"/>
    <w:rsid w:val="001934EB"/>
    <w:rsid w:val="0019482F"/>
    <w:rsid w:val="00195AA1"/>
    <w:rsid w:val="00195FFE"/>
    <w:rsid w:val="00197BFF"/>
    <w:rsid w:val="001A0251"/>
    <w:rsid w:val="001A1BC1"/>
    <w:rsid w:val="001A39CA"/>
    <w:rsid w:val="001A53BE"/>
    <w:rsid w:val="001A5EC0"/>
    <w:rsid w:val="001A7671"/>
    <w:rsid w:val="001A7D30"/>
    <w:rsid w:val="001B0896"/>
    <w:rsid w:val="001B31D2"/>
    <w:rsid w:val="001B3624"/>
    <w:rsid w:val="001B769A"/>
    <w:rsid w:val="001B7A95"/>
    <w:rsid w:val="001B7B07"/>
    <w:rsid w:val="001B7C92"/>
    <w:rsid w:val="001C0529"/>
    <w:rsid w:val="001C215B"/>
    <w:rsid w:val="001C2BBC"/>
    <w:rsid w:val="001C4C81"/>
    <w:rsid w:val="001C5B99"/>
    <w:rsid w:val="001C6609"/>
    <w:rsid w:val="001C7A65"/>
    <w:rsid w:val="001D08C0"/>
    <w:rsid w:val="001D50A0"/>
    <w:rsid w:val="001D513A"/>
    <w:rsid w:val="001D5687"/>
    <w:rsid w:val="001D70BE"/>
    <w:rsid w:val="001E1E00"/>
    <w:rsid w:val="001E244D"/>
    <w:rsid w:val="001E2CCF"/>
    <w:rsid w:val="001E2F61"/>
    <w:rsid w:val="001E5E15"/>
    <w:rsid w:val="001E67DE"/>
    <w:rsid w:val="001E77D6"/>
    <w:rsid w:val="001F14A5"/>
    <w:rsid w:val="001F330E"/>
    <w:rsid w:val="001F5844"/>
    <w:rsid w:val="001F65E9"/>
    <w:rsid w:val="001F7180"/>
    <w:rsid w:val="001F7412"/>
    <w:rsid w:val="002009D6"/>
    <w:rsid w:val="00202846"/>
    <w:rsid w:val="00206523"/>
    <w:rsid w:val="00211D88"/>
    <w:rsid w:val="002124B5"/>
    <w:rsid w:val="00212888"/>
    <w:rsid w:val="00212F6B"/>
    <w:rsid w:val="00213485"/>
    <w:rsid w:val="002152AC"/>
    <w:rsid w:val="00220DD8"/>
    <w:rsid w:val="002212BC"/>
    <w:rsid w:val="00223978"/>
    <w:rsid w:val="00227084"/>
    <w:rsid w:val="00227EE0"/>
    <w:rsid w:val="002317A9"/>
    <w:rsid w:val="00231895"/>
    <w:rsid w:val="002328D2"/>
    <w:rsid w:val="00233F67"/>
    <w:rsid w:val="0023564E"/>
    <w:rsid w:val="00235FDE"/>
    <w:rsid w:val="00242128"/>
    <w:rsid w:val="00245D0D"/>
    <w:rsid w:val="002463A6"/>
    <w:rsid w:val="00246AF5"/>
    <w:rsid w:val="00247455"/>
    <w:rsid w:val="00247895"/>
    <w:rsid w:val="00251258"/>
    <w:rsid w:val="00252F88"/>
    <w:rsid w:val="00252FB1"/>
    <w:rsid w:val="002531F2"/>
    <w:rsid w:val="00254139"/>
    <w:rsid w:val="00254451"/>
    <w:rsid w:val="002557AD"/>
    <w:rsid w:val="00255CDE"/>
    <w:rsid w:val="00264196"/>
    <w:rsid w:val="00264499"/>
    <w:rsid w:val="00264842"/>
    <w:rsid w:val="00264E2E"/>
    <w:rsid w:val="00266FB5"/>
    <w:rsid w:val="00271AFA"/>
    <w:rsid w:val="00272619"/>
    <w:rsid w:val="00274849"/>
    <w:rsid w:val="00274EAF"/>
    <w:rsid w:val="00277ABA"/>
    <w:rsid w:val="002832CC"/>
    <w:rsid w:val="0028468A"/>
    <w:rsid w:val="002860C2"/>
    <w:rsid w:val="00290CFD"/>
    <w:rsid w:val="0029135D"/>
    <w:rsid w:val="00292DFE"/>
    <w:rsid w:val="00294AA4"/>
    <w:rsid w:val="002A12DE"/>
    <w:rsid w:val="002A1E1A"/>
    <w:rsid w:val="002A365D"/>
    <w:rsid w:val="002A539D"/>
    <w:rsid w:val="002A69F5"/>
    <w:rsid w:val="002A70F4"/>
    <w:rsid w:val="002A7EFF"/>
    <w:rsid w:val="002B059E"/>
    <w:rsid w:val="002B2784"/>
    <w:rsid w:val="002B37B0"/>
    <w:rsid w:val="002B402F"/>
    <w:rsid w:val="002B5788"/>
    <w:rsid w:val="002B69DF"/>
    <w:rsid w:val="002B7361"/>
    <w:rsid w:val="002C0146"/>
    <w:rsid w:val="002C028C"/>
    <w:rsid w:val="002C0E2D"/>
    <w:rsid w:val="002C2A8F"/>
    <w:rsid w:val="002C684B"/>
    <w:rsid w:val="002D150D"/>
    <w:rsid w:val="002D1D81"/>
    <w:rsid w:val="002D2E6F"/>
    <w:rsid w:val="002D5A6F"/>
    <w:rsid w:val="002D701F"/>
    <w:rsid w:val="002E37E2"/>
    <w:rsid w:val="002E3BCF"/>
    <w:rsid w:val="002E3E60"/>
    <w:rsid w:val="002E43B0"/>
    <w:rsid w:val="002E52C6"/>
    <w:rsid w:val="002E668E"/>
    <w:rsid w:val="002F18E7"/>
    <w:rsid w:val="002F1A29"/>
    <w:rsid w:val="0030181D"/>
    <w:rsid w:val="00301855"/>
    <w:rsid w:val="00303ABF"/>
    <w:rsid w:val="00304174"/>
    <w:rsid w:val="003075C4"/>
    <w:rsid w:val="003112D2"/>
    <w:rsid w:val="0031496E"/>
    <w:rsid w:val="00314F6A"/>
    <w:rsid w:val="00316D98"/>
    <w:rsid w:val="0031798D"/>
    <w:rsid w:val="00320014"/>
    <w:rsid w:val="0032008A"/>
    <w:rsid w:val="00320823"/>
    <w:rsid w:val="00320DA7"/>
    <w:rsid w:val="00322C48"/>
    <w:rsid w:val="00322C59"/>
    <w:rsid w:val="00323807"/>
    <w:rsid w:val="00325F6B"/>
    <w:rsid w:val="003301A1"/>
    <w:rsid w:val="0033050F"/>
    <w:rsid w:val="003319D4"/>
    <w:rsid w:val="00333E2B"/>
    <w:rsid w:val="00334914"/>
    <w:rsid w:val="00334ED2"/>
    <w:rsid w:val="00336BFF"/>
    <w:rsid w:val="00337578"/>
    <w:rsid w:val="003375E0"/>
    <w:rsid w:val="003378FC"/>
    <w:rsid w:val="00340BB6"/>
    <w:rsid w:val="00340E82"/>
    <w:rsid w:val="00341656"/>
    <w:rsid w:val="00342177"/>
    <w:rsid w:val="00342769"/>
    <w:rsid w:val="00342FA8"/>
    <w:rsid w:val="003523A0"/>
    <w:rsid w:val="00354555"/>
    <w:rsid w:val="00355DA2"/>
    <w:rsid w:val="00356C4B"/>
    <w:rsid w:val="00357FE8"/>
    <w:rsid w:val="00360CD9"/>
    <w:rsid w:val="00361957"/>
    <w:rsid w:val="00367766"/>
    <w:rsid w:val="00370EB4"/>
    <w:rsid w:val="00373F5C"/>
    <w:rsid w:val="0037456B"/>
    <w:rsid w:val="0037470A"/>
    <w:rsid w:val="00377D08"/>
    <w:rsid w:val="00380969"/>
    <w:rsid w:val="003842A9"/>
    <w:rsid w:val="00384DA2"/>
    <w:rsid w:val="003852C6"/>
    <w:rsid w:val="00385467"/>
    <w:rsid w:val="00385AC2"/>
    <w:rsid w:val="00385EB3"/>
    <w:rsid w:val="0038607C"/>
    <w:rsid w:val="00386C62"/>
    <w:rsid w:val="003900BD"/>
    <w:rsid w:val="003903D0"/>
    <w:rsid w:val="00395A9F"/>
    <w:rsid w:val="00395C53"/>
    <w:rsid w:val="003973F2"/>
    <w:rsid w:val="00397BA7"/>
    <w:rsid w:val="003A18DD"/>
    <w:rsid w:val="003A20FD"/>
    <w:rsid w:val="003A213A"/>
    <w:rsid w:val="003A50BE"/>
    <w:rsid w:val="003A5459"/>
    <w:rsid w:val="003A5647"/>
    <w:rsid w:val="003B0D30"/>
    <w:rsid w:val="003B3504"/>
    <w:rsid w:val="003B567C"/>
    <w:rsid w:val="003B5F92"/>
    <w:rsid w:val="003B67DC"/>
    <w:rsid w:val="003B740A"/>
    <w:rsid w:val="003C0776"/>
    <w:rsid w:val="003C12E8"/>
    <w:rsid w:val="003C2587"/>
    <w:rsid w:val="003C2BFD"/>
    <w:rsid w:val="003C4ECF"/>
    <w:rsid w:val="003C5010"/>
    <w:rsid w:val="003C6A6A"/>
    <w:rsid w:val="003D13A4"/>
    <w:rsid w:val="003D21DB"/>
    <w:rsid w:val="003D2BC4"/>
    <w:rsid w:val="003D370B"/>
    <w:rsid w:val="003D390D"/>
    <w:rsid w:val="003D45B6"/>
    <w:rsid w:val="003D4C05"/>
    <w:rsid w:val="003D60A0"/>
    <w:rsid w:val="003D6321"/>
    <w:rsid w:val="003E1D4E"/>
    <w:rsid w:val="003E292B"/>
    <w:rsid w:val="003E2D50"/>
    <w:rsid w:val="003E3941"/>
    <w:rsid w:val="003E6436"/>
    <w:rsid w:val="003E6DCE"/>
    <w:rsid w:val="003F059A"/>
    <w:rsid w:val="003F1D85"/>
    <w:rsid w:val="003F2BC5"/>
    <w:rsid w:val="003F2BE5"/>
    <w:rsid w:val="003F4109"/>
    <w:rsid w:val="003F5794"/>
    <w:rsid w:val="003F5A9F"/>
    <w:rsid w:val="003F5B5C"/>
    <w:rsid w:val="00401A16"/>
    <w:rsid w:val="004024B1"/>
    <w:rsid w:val="00402FAA"/>
    <w:rsid w:val="00406CFA"/>
    <w:rsid w:val="00407B31"/>
    <w:rsid w:val="00407D5C"/>
    <w:rsid w:val="00410006"/>
    <w:rsid w:val="00411148"/>
    <w:rsid w:val="00413E05"/>
    <w:rsid w:val="00413FC3"/>
    <w:rsid w:val="0041555D"/>
    <w:rsid w:val="0041559E"/>
    <w:rsid w:val="00415C34"/>
    <w:rsid w:val="00416A19"/>
    <w:rsid w:val="004177F8"/>
    <w:rsid w:val="00417DD0"/>
    <w:rsid w:val="00420633"/>
    <w:rsid w:val="00421C13"/>
    <w:rsid w:val="00423449"/>
    <w:rsid w:val="0042350C"/>
    <w:rsid w:val="0042446B"/>
    <w:rsid w:val="004265D3"/>
    <w:rsid w:val="00426841"/>
    <w:rsid w:val="004268C1"/>
    <w:rsid w:val="00426A34"/>
    <w:rsid w:val="004276EB"/>
    <w:rsid w:val="0043034E"/>
    <w:rsid w:val="00431F17"/>
    <w:rsid w:val="00433554"/>
    <w:rsid w:val="004370DC"/>
    <w:rsid w:val="004403AB"/>
    <w:rsid w:val="00444332"/>
    <w:rsid w:val="004446F7"/>
    <w:rsid w:val="0044517C"/>
    <w:rsid w:val="00446546"/>
    <w:rsid w:val="00446A00"/>
    <w:rsid w:val="00446ED0"/>
    <w:rsid w:val="00447767"/>
    <w:rsid w:val="0045077D"/>
    <w:rsid w:val="004507EB"/>
    <w:rsid w:val="00453361"/>
    <w:rsid w:val="004615F0"/>
    <w:rsid w:val="00462345"/>
    <w:rsid w:val="00462B98"/>
    <w:rsid w:val="00465733"/>
    <w:rsid w:val="004679AF"/>
    <w:rsid w:val="004720E2"/>
    <w:rsid w:val="004724FB"/>
    <w:rsid w:val="00472BF7"/>
    <w:rsid w:val="00474A55"/>
    <w:rsid w:val="00475F66"/>
    <w:rsid w:val="004762E3"/>
    <w:rsid w:val="00480050"/>
    <w:rsid w:val="00481E1C"/>
    <w:rsid w:val="00483913"/>
    <w:rsid w:val="0048605B"/>
    <w:rsid w:val="0048780D"/>
    <w:rsid w:val="00487D02"/>
    <w:rsid w:val="00487EF8"/>
    <w:rsid w:val="0049270A"/>
    <w:rsid w:val="00492DEE"/>
    <w:rsid w:val="00493BD1"/>
    <w:rsid w:val="00493D63"/>
    <w:rsid w:val="00494161"/>
    <w:rsid w:val="0049462E"/>
    <w:rsid w:val="00494832"/>
    <w:rsid w:val="00496B1A"/>
    <w:rsid w:val="004A1FDC"/>
    <w:rsid w:val="004A4647"/>
    <w:rsid w:val="004A56D4"/>
    <w:rsid w:val="004B10EB"/>
    <w:rsid w:val="004B158C"/>
    <w:rsid w:val="004B270C"/>
    <w:rsid w:val="004B3AD4"/>
    <w:rsid w:val="004B423D"/>
    <w:rsid w:val="004B43AC"/>
    <w:rsid w:val="004B5902"/>
    <w:rsid w:val="004B7C14"/>
    <w:rsid w:val="004C4227"/>
    <w:rsid w:val="004C44EA"/>
    <w:rsid w:val="004C5537"/>
    <w:rsid w:val="004C5A8D"/>
    <w:rsid w:val="004C7992"/>
    <w:rsid w:val="004D0755"/>
    <w:rsid w:val="004D111B"/>
    <w:rsid w:val="004D16E0"/>
    <w:rsid w:val="004D76E1"/>
    <w:rsid w:val="004D7A0D"/>
    <w:rsid w:val="004E0843"/>
    <w:rsid w:val="004E3876"/>
    <w:rsid w:val="004E4844"/>
    <w:rsid w:val="004E4CE4"/>
    <w:rsid w:val="004E6556"/>
    <w:rsid w:val="004F21BB"/>
    <w:rsid w:val="004F3110"/>
    <w:rsid w:val="004F332C"/>
    <w:rsid w:val="004F5B50"/>
    <w:rsid w:val="004F5D4B"/>
    <w:rsid w:val="00500A40"/>
    <w:rsid w:val="00501C10"/>
    <w:rsid w:val="00504BD5"/>
    <w:rsid w:val="0050612F"/>
    <w:rsid w:val="005122AA"/>
    <w:rsid w:val="0051619E"/>
    <w:rsid w:val="0051655F"/>
    <w:rsid w:val="00516E06"/>
    <w:rsid w:val="0052012C"/>
    <w:rsid w:val="00520BAA"/>
    <w:rsid w:val="00520CD7"/>
    <w:rsid w:val="00523B06"/>
    <w:rsid w:val="00524BEB"/>
    <w:rsid w:val="00524C3A"/>
    <w:rsid w:val="00525171"/>
    <w:rsid w:val="0052722B"/>
    <w:rsid w:val="005279DF"/>
    <w:rsid w:val="00527F94"/>
    <w:rsid w:val="00531A85"/>
    <w:rsid w:val="00536640"/>
    <w:rsid w:val="005378E4"/>
    <w:rsid w:val="005423FB"/>
    <w:rsid w:val="00542C06"/>
    <w:rsid w:val="00544B71"/>
    <w:rsid w:val="005461F5"/>
    <w:rsid w:val="00546723"/>
    <w:rsid w:val="00550A42"/>
    <w:rsid w:val="00551152"/>
    <w:rsid w:val="00552242"/>
    <w:rsid w:val="00553C4E"/>
    <w:rsid w:val="00555290"/>
    <w:rsid w:val="00560883"/>
    <w:rsid w:val="005617B4"/>
    <w:rsid w:val="00565D02"/>
    <w:rsid w:val="00565F9A"/>
    <w:rsid w:val="00573321"/>
    <w:rsid w:val="00577C24"/>
    <w:rsid w:val="00582157"/>
    <w:rsid w:val="00582B1D"/>
    <w:rsid w:val="00586581"/>
    <w:rsid w:val="0058785E"/>
    <w:rsid w:val="005926ED"/>
    <w:rsid w:val="00593CD9"/>
    <w:rsid w:val="00595B22"/>
    <w:rsid w:val="00596AF8"/>
    <w:rsid w:val="005A21FF"/>
    <w:rsid w:val="005A28DE"/>
    <w:rsid w:val="005A2B6F"/>
    <w:rsid w:val="005A2EC0"/>
    <w:rsid w:val="005A3312"/>
    <w:rsid w:val="005A3717"/>
    <w:rsid w:val="005A7585"/>
    <w:rsid w:val="005A7920"/>
    <w:rsid w:val="005B2B91"/>
    <w:rsid w:val="005B6A22"/>
    <w:rsid w:val="005B7E6E"/>
    <w:rsid w:val="005C23F8"/>
    <w:rsid w:val="005C3A97"/>
    <w:rsid w:val="005C6855"/>
    <w:rsid w:val="005C6CF3"/>
    <w:rsid w:val="005C725A"/>
    <w:rsid w:val="005D2908"/>
    <w:rsid w:val="005D41F9"/>
    <w:rsid w:val="005D5170"/>
    <w:rsid w:val="005D5FED"/>
    <w:rsid w:val="005D7023"/>
    <w:rsid w:val="005D7874"/>
    <w:rsid w:val="005D7E70"/>
    <w:rsid w:val="005E0FB0"/>
    <w:rsid w:val="005E1633"/>
    <w:rsid w:val="005E192B"/>
    <w:rsid w:val="005E2B9F"/>
    <w:rsid w:val="005E41FC"/>
    <w:rsid w:val="005E6BBD"/>
    <w:rsid w:val="005E6C92"/>
    <w:rsid w:val="005F14CC"/>
    <w:rsid w:val="005F1FBE"/>
    <w:rsid w:val="005F2A84"/>
    <w:rsid w:val="005F2B72"/>
    <w:rsid w:val="005F3C70"/>
    <w:rsid w:val="005F4E8E"/>
    <w:rsid w:val="005F501D"/>
    <w:rsid w:val="005F6B94"/>
    <w:rsid w:val="00600E0A"/>
    <w:rsid w:val="00603AFC"/>
    <w:rsid w:val="00604432"/>
    <w:rsid w:val="00606AB4"/>
    <w:rsid w:val="00606DC0"/>
    <w:rsid w:val="00612D38"/>
    <w:rsid w:val="00613422"/>
    <w:rsid w:val="00614E13"/>
    <w:rsid w:val="00616B35"/>
    <w:rsid w:val="006214A7"/>
    <w:rsid w:val="00621CB5"/>
    <w:rsid w:val="00625513"/>
    <w:rsid w:val="00627565"/>
    <w:rsid w:val="00631083"/>
    <w:rsid w:val="00631B23"/>
    <w:rsid w:val="006334C7"/>
    <w:rsid w:val="00633CCF"/>
    <w:rsid w:val="006369E4"/>
    <w:rsid w:val="00637491"/>
    <w:rsid w:val="00641CB7"/>
    <w:rsid w:val="00642FF7"/>
    <w:rsid w:val="00643362"/>
    <w:rsid w:val="00643483"/>
    <w:rsid w:val="00643854"/>
    <w:rsid w:val="006447F3"/>
    <w:rsid w:val="00645564"/>
    <w:rsid w:val="00646788"/>
    <w:rsid w:val="00647EEA"/>
    <w:rsid w:val="006508EB"/>
    <w:rsid w:val="00651BB4"/>
    <w:rsid w:val="00652EF4"/>
    <w:rsid w:val="0065409E"/>
    <w:rsid w:val="00654B78"/>
    <w:rsid w:val="006613E5"/>
    <w:rsid w:val="006665D4"/>
    <w:rsid w:val="00667EDB"/>
    <w:rsid w:val="00671A79"/>
    <w:rsid w:val="00672BCF"/>
    <w:rsid w:val="006748CC"/>
    <w:rsid w:val="006750F2"/>
    <w:rsid w:val="006776B1"/>
    <w:rsid w:val="00680A03"/>
    <w:rsid w:val="006812BB"/>
    <w:rsid w:val="00682ECF"/>
    <w:rsid w:val="00684112"/>
    <w:rsid w:val="006843B7"/>
    <w:rsid w:val="006850A9"/>
    <w:rsid w:val="006861AA"/>
    <w:rsid w:val="00687271"/>
    <w:rsid w:val="006909E9"/>
    <w:rsid w:val="00691BA5"/>
    <w:rsid w:val="006A0708"/>
    <w:rsid w:val="006A135F"/>
    <w:rsid w:val="006A27F3"/>
    <w:rsid w:val="006A487A"/>
    <w:rsid w:val="006A4CB8"/>
    <w:rsid w:val="006A4EA1"/>
    <w:rsid w:val="006A5378"/>
    <w:rsid w:val="006A5882"/>
    <w:rsid w:val="006A60CF"/>
    <w:rsid w:val="006A6EEF"/>
    <w:rsid w:val="006B029D"/>
    <w:rsid w:val="006B1CB3"/>
    <w:rsid w:val="006B3CE3"/>
    <w:rsid w:val="006B40E5"/>
    <w:rsid w:val="006B49F5"/>
    <w:rsid w:val="006B6353"/>
    <w:rsid w:val="006C0C48"/>
    <w:rsid w:val="006C1985"/>
    <w:rsid w:val="006C2B34"/>
    <w:rsid w:val="006C34D7"/>
    <w:rsid w:val="006C64A7"/>
    <w:rsid w:val="006D10E7"/>
    <w:rsid w:val="006D245F"/>
    <w:rsid w:val="006D255F"/>
    <w:rsid w:val="006D3300"/>
    <w:rsid w:val="006D3C92"/>
    <w:rsid w:val="006D5DA0"/>
    <w:rsid w:val="006D74CD"/>
    <w:rsid w:val="006E0227"/>
    <w:rsid w:val="006E02EF"/>
    <w:rsid w:val="006E163A"/>
    <w:rsid w:val="006E5416"/>
    <w:rsid w:val="006E584F"/>
    <w:rsid w:val="006F320F"/>
    <w:rsid w:val="006F3B66"/>
    <w:rsid w:val="007005FD"/>
    <w:rsid w:val="00703F31"/>
    <w:rsid w:val="00704E39"/>
    <w:rsid w:val="00706EF0"/>
    <w:rsid w:val="007070C8"/>
    <w:rsid w:val="0071056A"/>
    <w:rsid w:val="00711AF2"/>
    <w:rsid w:val="007146DE"/>
    <w:rsid w:val="007154F1"/>
    <w:rsid w:val="0071613F"/>
    <w:rsid w:val="007209B4"/>
    <w:rsid w:val="00720D0D"/>
    <w:rsid w:val="007215B9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365A9"/>
    <w:rsid w:val="00740624"/>
    <w:rsid w:val="00741D55"/>
    <w:rsid w:val="007443A4"/>
    <w:rsid w:val="00744C3E"/>
    <w:rsid w:val="007454AD"/>
    <w:rsid w:val="00745B85"/>
    <w:rsid w:val="00746EDC"/>
    <w:rsid w:val="00747812"/>
    <w:rsid w:val="007523C2"/>
    <w:rsid w:val="00754326"/>
    <w:rsid w:val="0075445B"/>
    <w:rsid w:val="0075560F"/>
    <w:rsid w:val="007601DA"/>
    <w:rsid w:val="007617FC"/>
    <w:rsid w:val="00761854"/>
    <w:rsid w:val="00761B34"/>
    <w:rsid w:val="00762784"/>
    <w:rsid w:val="00762EC1"/>
    <w:rsid w:val="00765429"/>
    <w:rsid w:val="0076596D"/>
    <w:rsid w:val="00767FD7"/>
    <w:rsid w:val="0077000E"/>
    <w:rsid w:val="007711A5"/>
    <w:rsid w:val="007743E7"/>
    <w:rsid w:val="00776E80"/>
    <w:rsid w:val="00777F28"/>
    <w:rsid w:val="007826AB"/>
    <w:rsid w:val="00783843"/>
    <w:rsid w:val="00785EB2"/>
    <w:rsid w:val="00793FFF"/>
    <w:rsid w:val="0079418B"/>
    <w:rsid w:val="00794F93"/>
    <w:rsid w:val="007968B3"/>
    <w:rsid w:val="00797A25"/>
    <w:rsid w:val="007A0CE4"/>
    <w:rsid w:val="007A19FB"/>
    <w:rsid w:val="007A2DCE"/>
    <w:rsid w:val="007A4A29"/>
    <w:rsid w:val="007A5C60"/>
    <w:rsid w:val="007A78D1"/>
    <w:rsid w:val="007B0BF2"/>
    <w:rsid w:val="007B0E83"/>
    <w:rsid w:val="007B2DCF"/>
    <w:rsid w:val="007B41FC"/>
    <w:rsid w:val="007B5C8D"/>
    <w:rsid w:val="007B5E5D"/>
    <w:rsid w:val="007B649D"/>
    <w:rsid w:val="007B7AEE"/>
    <w:rsid w:val="007C145C"/>
    <w:rsid w:val="007C165A"/>
    <w:rsid w:val="007C249D"/>
    <w:rsid w:val="007C46D2"/>
    <w:rsid w:val="007C4E2D"/>
    <w:rsid w:val="007C5B16"/>
    <w:rsid w:val="007C5C73"/>
    <w:rsid w:val="007C5EB1"/>
    <w:rsid w:val="007C630B"/>
    <w:rsid w:val="007C7E8A"/>
    <w:rsid w:val="007D0D94"/>
    <w:rsid w:val="007D0E19"/>
    <w:rsid w:val="007D126C"/>
    <w:rsid w:val="007D1299"/>
    <w:rsid w:val="007D356F"/>
    <w:rsid w:val="007D3AAB"/>
    <w:rsid w:val="007D4615"/>
    <w:rsid w:val="007D5667"/>
    <w:rsid w:val="007D57E8"/>
    <w:rsid w:val="007D701C"/>
    <w:rsid w:val="007E1A28"/>
    <w:rsid w:val="007E24FD"/>
    <w:rsid w:val="007E4D6F"/>
    <w:rsid w:val="007F1DBC"/>
    <w:rsid w:val="007F490A"/>
    <w:rsid w:val="00800BDB"/>
    <w:rsid w:val="00806642"/>
    <w:rsid w:val="00810DAC"/>
    <w:rsid w:val="0081202B"/>
    <w:rsid w:val="008126CC"/>
    <w:rsid w:val="00813785"/>
    <w:rsid w:val="00814111"/>
    <w:rsid w:val="00814F59"/>
    <w:rsid w:val="00814F82"/>
    <w:rsid w:val="00817700"/>
    <w:rsid w:val="008179D8"/>
    <w:rsid w:val="008200FF"/>
    <w:rsid w:val="00820668"/>
    <w:rsid w:val="00821101"/>
    <w:rsid w:val="00821C0A"/>
    <w:rsid w:val="008223C5"/>
    <w:rsid w:val="00823F84"/>
    <w:rsid w:val="0082525E"/>
    <w:rsid w:val="0082663E"/>
    <w:rsid w:val="00826CAD"/>
    <w:rsid w:val="00830D87"/>
    <w:rsid w:val="0083129E"/>
    <w:rsid w:val="00832B70"/>
    <w:rsid w:val="00832D7A"/>
    <w:rsid w:val="00833AB2"/>
    <w:rsid w:val="00835586"/>
    <w:rsid w:val="00840C4A"/>
    <w:rsid w:val="00841433"/>
    <w:rsid w:val="00842199"/>
    <w:rsid w:val="0084452D"/>
    <w:rsid w:val="00845075"/>
    <w:rsid w:val="008465CD"/>
    <w:rsid w:val="00850D41"/>
    <w:rsid w:val="008543B8"/>
    <w:rsid w:val="00856C34"/>
    <w:rsid w:val="0085767D"/>
    <w:rsid w:val="00860220"/>
    <w:rsid w:val="00860E55"/>
    <w:rsid w:val="00860E6B"/>
    <w:rsid w:val="00863169"/>
    <w:rsid w:val="00863F0E"/>
    <w:rsid w:val="008719DF"/>
    <w:rsid w:val="00871F35"/>
    <w:rsid w:val="00874FED"/>
    <w:rsid w:val="00875EF8"/>
    <w:rsid w:val="008765FC"/>
    <w:rsid w:val="00880DC1"/>
    <w:rsid w:val="0088202D"/>
    <w:rsid w:val="0088281D"/>
    <w:rsid w:val="00883BE9"/>
    <w:rsid w:val="0088430C"/>
    <w:rsid w:val="00884C4C"/>
    <w:rsid w:val="008864CF"/>
    <w:rsid w:val="00886A91"/>
    <w:rsid w:val="00890257"/>
    <w:rsid w:val="00890EE9"/>
    <w:rsid w:val="00895A33"/>
    <w:rsid w:val="008A017B"/>
    <w:rsid w:val="008A0EEA"/>
    <w:rsid w:val="008A1163"/>
    <w:rsid w:val="008A5DA5"/>
    <w:rsid w:val="008A74ED"/>
    <w:rsid w:val="008B24CB"/>
    <w:rsid w:val="008B3883"/>
    <w:rsid w:val="008B6141"/>
    <w:rsid w:val="008B682A"/>
    <w:rsid w:val="008B6F80"/>
    <w:rsid w:val="008C1CB8"/>
    <w:rsid w:val="008C2641"/>
    <w:rsid w:val="008C5E6C"/>
    <w:rsid w:val="008C6994"/>
    <w:rsid w:val="008C6ADE"/>
    <w:rsid w:val="008C7913"/>
    <w:rsid w:val="008D0AA4"/>
    <w:rsid w:val="008D1264"/>
    <w:rsid w:val="008D1721"/>
    <w:rsid w:val="008D290F"/>
    <w:rsid w:val="008D7949"/>
    <w:rsid w:val="008D7CD3"/>
    <w:rsid w:val="008D7FFD"/>
    <w:rsid w:val="008E0103"/>
    <w:rsid w:val="008E1890"/>
    <w:rsid w:val="008E55AD"/>
    <w:rsid w:val="008E623E"/>
    <w:rsid w:val="008E7535"/>
    <w:rsid w:val="008E7FDE"/>
    <w:rsid w:val="008F08FF"/>
    <w:rsid w:val="008F092C"/>
    <w:rsid w:val="008F1BA9"/>
    <w:rsid w:val="008F4808"/>
    <w:rsid w:val="008F7090"/>
    <w:rsid w:val="00901B79"/>
    <w:rsid w:val="009022E3"/>
    <w:rsid w:val="00906794"/>
    <w:rsid w:val="00906B1A"/>
    <w:rsid w:val="00910612"/>
    <w:rsid w:val="009136EA"/>
    <w:rsid w:val="00914130"/>
    <w:rsid w:val="00914615"/>
    <w:rsid w:val="00915394"/>
    <w:rsid w:val="00916B47"/>
    <w:rsid w:val="00916D6D"/>
    <w:rsid w:val="00917407"/>
    <w:rsid w:val="0092160E"/>
    <w:rsid w:val="00921D6E"/>
    <w:rsid w:val="009223DF"/>
    <w:rsid w:val="009228D2"/>
    <w:rsid w:val="00923473"/>
    <w:rsid w:val="009275EB"/>
    <w:rsid w:val="00933A79"/>
    <w:rsid w:val="009358D8"/>
    <w:rsid w:val="009370A9"/>
    <w:rsid w:val="00940BBF"/>
    <w:rsid w:val="00945435"/>
    <w:rsid w:val="009457FC"/>
    <w:rsid w:val="009463B5"/>
    <w:rsid w:val="00951309"/>
    <w:rsid w:val="00953A89"/>
    <w:rsid w:val="00953F11"/>
    <w:rsid w:val="00955881"/>
    <w:rsid w:val="00955A7D"/>
    <w:rsid w:val="00956B34"/>
    <w:rsid w:val="00957698"/>
    <w:rsid w:val="0096122B"/>
    <w:rsid w:val="00962277"/>
    <w:rsid w:val="00963D73"/>
    <w:rsid w:val="00964067"/>
    <w:rsid w:val="00964EAE"/>
    <w:rsid w:val="009656F2"/>
    <w:rsid w:val="00967053"/>
    <w:rsid w:val="009724F8"/>
    <w:rsid w:val="009733D5"/>
    <w:rsid w:val="009822A8"/>
    <w:rsid w:val="0098264F"/>
    <w:rsid w:val="0098331A"/>
    <w:rsid w:val="00983413"/>
    <w:rsid w:val="00983540"/>
    <w:rsid w:val="009838F4"/>
    <w:rsid w:val="00983B0B"/>
    <w:rsid w:val="009854EB"/>
    <w:rsid w:val="0098664C"/>
    <w:rsid w:val="0099069D"/>
    <w:rsid w:val="0099102D"/>
    <w:rsid w:val="00991EDB"/>
    <w:rsid w:val="00993515"/>
    <w:rsid w:val="009940DB"/>
    <w:rsid w:val="00997A6E"/>
    <w:rsid w:val="009A24BC"/>
    <w:rsid w:val="009A2C06"/>
    <w:rsid w:val="009A2D5A"/>
    <w:rsid w:val="009A5274"/>
    <w:rsid w:val="009A5302"/>
    <w:rsid w:val="009A6C7B"/>
    <w:rsid w:val="009B053A"/>
    <w:rsid w:val="009B0FCF"/>
    <w:rsid w:val="009B3A71"/>
    <w:rsid w:val="009B3BED"/>
    <w:rsid w:val="009B4634"/>
    <w:rsid w:val="009B672E"/>
    <w:rsid w:val="009B73DF"/>
    <w:rsid w:val="009C4200"/>
    <w:rsid w:val="009C4A41"/>
    <w:rsid w:val="009C4B12"/>
    <w:rsid w:val="009C502F"/>
    <w:rsid w:val="009C6F13"/>
    <w:rsid w:val="009C6F83"/>
    <w:rsid w:val="009D017F"/>
    <w:rsid w:val="009D29FD"/>
    <w:rsid w:val="009D2C2C"/>
    <w:rsid w:val="009D47B7"/>
    <w:rsid w:val="009D56EE"/>
    <w:rsid w:val="009D7757"/>
    <w:rsid w:val="009E11C4"/>
    <w:rsid w:val="009E189C"/>
    <w:rsid w:val="009E1F08"/>
    <w:rsid w:val="009E48F2"/>
    <w:rsid w:val="009E7731"/>
    <w:rsid w:val="009F0FF3"/>
    <w:rsid w:val="009F12AE"/>
    <w:rsid w:val="009F17C8"/>
    <w:rsid w:val="009F308D"/>
    <w:rsid w:val="009F4207"/>
    <w:rsid w:val="009F5FAA"/>
    <w:rsid w:val="009F63B7"/>
    <w:rsid w:val="009F6602"/>
    <w:rsid w:val="00A00A69"/>
    <w:rsid w:val="00A03C58"/>
    <w:rsid w:val="00A03CA4"/>
    <w:rsid w:val="00A04244"/>
    <w:rsid w:val="00A04A45"/>
    <w:rsid w:val="00A04C1D"/>
    <w:rsid w:val="00A0612D"/>
    <w:rsid w:val="00A07CE6"/>
    <w:rsid w:val="00A10040"/>
    <w:rsid w:val="00A10D75"/>
    <w:rsid w:val="00A13874"/>
    <w:rsid w:val="00A14B96"/>
    <w:rsid w:val="00A15A93"/>
    <w:rsid w:val="00A160F9"/>
    <w:rsid w:val="00A1628A"/>
    <w:rsid w:val="00A170DE"/>
    <w:rsid w:val="00A20D08"/>
    <w:rsid w:val="00A233C1"/>
    <w:rsid w:val="00A248B0"/>
    <w:rsid w:val="00A24FAD"/>
    <w:rsid w:val="00A26205"/>
    <w:rsid w:val="00A27499"/>
    <w:rsid w:val="00A30DE3"/>
    <w:rsid w:val="00A324A3"/>
    <w:rsid w:val="00A33560"/>
    <w:rsid w:val="00A33792"/>
    <w:rsid w:val="00A3445A"/>
    <w:rsid w:val="00A34BB0"/>
    <w:rsid w:val="00A37675"/>
    <w:rsid w:val="00A40CB9"/>
    <w:rsid w:val="00A43195"/>
    <w:rsid w:val="00A4405F"/>
    <w:rsid w:val="00A45FE6"/>
    <w:rsid w:val="00A46AA0"/>
    <w:rsid w:val="00A47CFC"/>
    <w:rsid w:val="00A50178"/>
    <w:rsid w:val="00A539C3"/>
    <w:rsid w:val="00A54A1C"/>
    <w:rsid w:val="00A62CD0"/>
    <w:rsid w:val="00A65C67"/>
    <w:rsid w:val="00A66E26"/>
    <w:rsid w:val="00A679A0"/>
    <w:rsid w:val="00A67B06"/>
    <w:rsid w:val="00A70FC7"/>
    <w:rsid w:val="00A7367F"/>
    <w:rsid w:val="00A74201"/>
    <w:rsid w:val="00A76156"/>
    <w:rsid w:val="00A770C3"/>
    <w:rsid w:val="00A777D5"/>
    <w:rsid w:val="00A81057"/>
    <w:rsid w:val="00A81516"/>
    <w:rsid w:val="00A81BD2"/>
    <w:rsid w:val="00A8498A"/>
    <w:rsid w:val="00A851A8"/>
    <w:rsid w:val="00A86A9F"/>
    <w:rsid w:val="00A87E48"/>
    <w:rsid w:val="00A913C8"/>
    <w:rsid w:val="00A93351"/>
    <w:rsid w:val="00A93A2E"/>
    <w:rsid w:val="00A95BFA"/>
    <w:rsid w:val="00A95E25"/>
    <w:rsid w:val="00A96678"/>
    <w:rsid w:val="00A971C0"/>
    <w:rsid w:val="00A974A0"/>
    <w:rsid w:val="00AA1187"/>
    <w:rsid w:val="00AA3400"/>
    <w:rsid w:val="00AA4A80"/>
    <w:rsid w:val="00AA4FDA"/>
    <w:rsid w:val="00AA6423"/>
    <w:rsid w:val="00AA6D28"/>
    <w:rsid w:val="00AB31A4"/>
    <w:rsid w:val="00AB356F"/>
    <w:rsid w:val="00AB7C2F"/>
    <w:rsid w:val="00AC03AE"/>
    <w:rsid w:val="00AC11EA"/>
    <w:rsid w:val="00AC39E9"/>
    <w:rsid w:val="00AC55CE"/>
    <w:rsid w:val="00AC738C"/>
    <w:rsid w:val="00AC7A12"/>
    <w:rsid w:val="00AC7C1B"/>
    <w:rsid w:val="00AD21FC"/>
    <w:rsid w:val="00AD2DB8"/>
    <w:rsid w:val="00AD5B30"/>
    <w:rsid w:val="00AE06C2"/>
    <w:rsid w:val="00AE07E6"/>
    <w:rsid w:val="00AE3380"/>
    <w:rsid w:val="00AE3D97"/>
    <w:rsid w:val="00AE405F"/>
    <w:rsid w:val="00AE4868"/>
    <w:rsid w:val="00AE6780"/>
    <w:rsid w:val="00AF10D6"/>
    <w:rsid w:val="00AF1966"/>
    <w:rsid w:val="00AF3E91"/>
    <w:rsid w:val="00AF70D1"/>
    <w:rsid w:val="00B00360"/>
    <w:rsid w:val="00B00849"/>
    <w:rsid w:val="00B01465"/>
    <w:rsid w:val="00B01DE5"/>
    <w:rsid w:val="00B033E4"/>
    <w:rsid w:val="00B0648B"/>
    <w:rsid w:val="00B06490"/>
    <w:rsid w:val="00B072F8"/>
    <w:rsid w:val="00B07555"/>
    <w:rsid w:val="00B07757"/>
    <w:rsid w:val="00B077CA"/>
    <w:rsid w:val="00B11345"/>
    <w:rsid w:val="00B119B7"/>
    <w:rsid w:val="00B11CA2"/>
    <w:rsid w:val="00B12D35"/>
    <w:rsid w:val="00B13059"/>
    <w:rsid w:val="00B1493C"/>
    <w:rsid w:val="00B15348"/>
    <w:rsid w:val="00B171DE"/>
    <w:rsid w:val="00B177F2"/>
    <w:rsid w:val="00B20134"/>
    <w:rsid w:val="00B22724"/>
    <w:rsid w:val="00B23FAB"/>
    <w:rsid w:val="00B24266"/>
    <w:rsid w:val="00B3101D"/>
    <w:rsid w:val="00B3136F"/>
    <w:rsid w:val="00B32457"/>
    <w:rsid w:val="00B32E63"/>
    <w:rsid w:val="00B35C80"/>
    <w:rsid w:val="00B375DA"/>
    <w:rsid w:val="00B37F7A"/>
    <w:rsid w:val="00B4245E"/>
    <w:rsid w:val="00B45168"/>
    <w:rsid w:val="00B46B01"/>
    <w:rsid w:val="00B50FEF"/>
    <w:rsid w:val="00B51E44"/>
    <w:rsid w:val="00B531FC"/>
    <w:rsid w:val="00B53C5E"/>
    <w:rsid w:val="00B573E6"/>
    <w:rsid w:val="00B6001B"/>
    <w:rsid w:val="00B613E3"/>
    <w:rsid w:val="00B62080"/>
    <w:rsid w:val="00B623DC"/>
    <w:rsid w:val="00B647DB"/>
    <w:rsid w:val="00B656B9"/>
    <w:rsid w:val="00B660D6"/>
    <w:rsid w:val="00B6781E"/>
    <w:rsid w:val="00B67D9D"/>
    <w:rsid w:val="00B71D16"/>
    <w:rsid w:val="00B76326"/>
    <w:rsid w:val="00B77E99"/>
    <w:rsid w:val="00B82332"/>
    <w:rsid w:val="00B85D6E"/>
    <w:rsid w:val="00B91001"/>
    <w:rsid w:val="00B91574"/>
    <w:rsid w:val="00B91B68"/>
    <w:rsid w:val="00B93809"/>
    <w:rsid w:val="00B93A1B"/>
    <w:rsid w:val="00B94F2C"/>
    <w:rsid w:val="00B95E94"/>
    <w:rsid w:val="00BA1D46"/>
    <w:rsid w:val="00BA3F1F"/>
    <w:rsid w:val="00BA4202"/>
    <w:rsid w:val="00BA5AAE"/>
    <w:rsid w:val="00BA710B"/>
    <w:rsid w:val="00BB264A"/>
    <w:rsid w:val="00BB4805"/>
    <w:rsid w:val="00BB5003"/>
    <w:rsid w:val="00BB516D"/>
    <w:rsid w:val="00BB7E4A"/>
    <w:rsid w:val="00BC0AB6"/>
    <w:rsid w:val="00BC3A4B"/>
    <w:rsid w:val="00BC54D7"/>
    <w:rsid w:val="00BC5E77"/>
    <w:rsid w:val="00BC74E8"/>
    <w:rsid w:val="00BD2F5B"/>
    <w:rsid w:val="00BD3CCD"/>
    <w:rsid w:val="00BD667B"/>
    <w:rsid w:val="00BD6CCD"/>
    <w:rsid w:val="00BD6ED9"/>
    <w:rsid w:val="00BD7380"/>
    <w:rsid w:val="00BE1438"/>
    <w:rsid w:val="00BE2499"/>
    <w:rsid w:val="00BE4BB3"/>
    <w:rsid w:val="00BF034D"/>
    <w:rsid w:val="00BF11A5"/>
    <w:rsid w:val="00BF2617"/>
    <w:rsid w:val="00BF27B4"/>
    <w:rsid w:val="00BF2CFF"/>
    <w:rsid w:val="00BF3403"/>
    <w:rsid w:val="00BF34EE"/>
    <w:rsid w:val="00BF489A"/>
    <w:rsid w:val="00BF67D8"/>
    <w:rsid w:val="00C01795"/>
    <w:rsid w:val="00C03A87"/>
    <w:rsid w:val="00C04ECF"/>
    <w:rsid w:val="00C05CE8"/>
    <w:rsid w:val="00C06FCC"/>
    <w:rsid w:val="00C10531"/>
    <w:rsid w:val="00C1399D"/>
    <w:rsid w:val="00C16B41"/>
    <w:rsid w:val="00C17A2D"/>
    <w:rsid w:val="00C201AA"/>
    <w:rsid w:val="00C20C9D"/>
    <w:rsid w:val="00C21658"/>
    <w:rsid w:val="00C238CE"/>
    <w:rsid w:val="00C24000"/>
    <w:rsid w:val="00C26127"/>
    <w:rsid w:val="00C26A8D"/>
    <w:rsid w:val="00C273E6"/>
    <w:rsid w:val="00C30114"/>
    <w:rsid w:val="00C3340C"/>
    <w:rsid w:val="00C347DB"/>
    <w:rsid w:val="00C353AD"/>
    <w:rsid w:val="00C3547A"/>
    <w:rsid w:val="00C3650E"/>
    <w:rsid w:val="00C36599"/>
    <w:rsid w:val="00C370D2"/>
    <w:rsid w:val="00C41443"/>
    <w:rsid w:val="00C42F56"/>
    <w:rsid w:val="00C44B49"/>
    <w:rsid w:val="00C47193"/>
    <w:rsid w:val="00C47D2D"/>
    <w:rsid w:val="00C50122"/>
    <w:rsid w:val="00C50550"/>
    <w:rsid w:val="00C508E6"/>
    <w:rsid w:val="00C50AFF"/>
    <w:rsid w:val="00C53029"/>
    <w:rsid w:val="00C53F4D"/>
    <w:rsid w:val="00C5444D"/>
    <w:rsid w:val="00C553E7"/>
    <w:rsid w:val="00C55ADA"/>
    <w:rsid w:val="00C55DD0"/>
    <w:rsid w:val="00C613FD"/>
    <w:rsid w:val="00C63333"/>
    <w:rsid w:val="00C63F4F"/>
    <w:rsid w:val="00C65777"/>
    <w:rsid w:val="00C66493"/>
    <w:rsid w:val="00C75154"/>
    <w:rsid w:val="00C753C5"/>
    <w:rsid w:val="00C75A8F"/>
    <w:rsid w:val="00C805EE"/>
    <w:rsid w:val="00C82051"/>
    <w:rsid w:val="00C82991"/>
    <w:rsid w:val="00C85DFD"/>
    <w:rsid w:val="00C8660F"/>
    <w:rsid w:val="00C914BC"/>
    <w:rsid w:val="00C9220D"/>
    <w:rsid w:val="00C94C53"/>
    <w:rsid w:val="00C95C98"/>
    <w:rsid w:val="00C96133"/>
    <w:rsid w:val="00CA0F51"/>
    <w:rsid w:val="00CA1134"/>
    <w:rsid w:val="00CA20A5"/>
    <w:rsid w:val="00CA362D"/>
    <w:rsid w:val="00CA7C62"/>
    <w:rsid w:val="00CB00D1"/>
    <w:rsid w:val="00CB0939"/>
    <w:rsid w:val="00CB0BA1"/>
    <w:rsid w:val="00CB0ECE"/>
    <w:rsid w:val="00CB1C22"/>
    <w:rsid w:val="00CB214A"/>
    <w:rsid w:val="00CB485D"/>
    <w:rsid w:val="00CB5D6F"/>
    <w:rsid w:val="00CB6735"/>
    <w:rsid w:val="00CB734B"/>
    <w:rsid w:val="00CC0CAC"/>
    <w:rsid w:val="00CC186D"/>
    <w:rsid w:val="00CC6507"/>
    <w:rsid w:val="00CC6665"/>
    <w:rsid w:val="00CD0081"/>
    <w:rsid w:val="00CD23D3"/>
    <w:rsid w:val="00CD3761"/>
    <w:rsid w:val="00CD3DDD"/>
    <w:rsid w:val="00CD4582"/>
    <w:rsid w:val="00CD512A"/>
    <w:rsid w:val="00CD6297"/>
    <w:rsid w:val="00CD7BE1"/>
    <w:rsid w:val="00CE0B7E"/>
    <w:rsid w:val="00CE1879"/>
    <w:rsid w:val="00CE1F49"/>
    <w:rsid w:val="00CE3C25"/>
    <w:rsid w:val="00CE4455"/>
    <w:rsid w:val="00CE6351"/>
    <w:rsid w:val="00CE688C"/>
    <w:rsid w:val="00CF210C"/>
    <w:rsid w:val="00CF2D80"/>
    <w:rsid w:val="00CF578B"/>
    <w:rsid w:val="00CF62F6"/>
    <w:rsid w:val="00CF74CB"/>
    <w:rsid w:val="00D035AA"/>
    <w:rsid w:val="00D14ABF"/>
    <w:rsid w:val="00D17ECA"/>
    <w:rsid w:val="00D27C2B"/>
    <w:rsid w:val="00D312C8"/>
    <w:rsid w:val="00D3317D"/>
    <w:rsid w:val="00D33B7E"/>
    <w:rsid w:val="00D34E93"/>
    <w:rsid w:val="00D35269"/>
    <w:rsid w:val="00D3552A"/>
    <w:rsid w:val="00D35955"/>
    <w:rsid w:val="00D36603"/>
    <w:rsid w:val="00D36689"/>
    <w:rsid w:val="00D37EA7"/>
    <w:rsid w:val="00D4028F"/>
    <w:rsid w:val="00D40BAF"/>
    <w:rsid w:val="00D44804"/>
    <w:rsid w:val="00D4576C"/>
    <w:rsid w:val="00D5456F"/>
    <w:rsid w:val="00D54C2C"/>
    <w:rsid w:val="00D56380"/>
    <w:rsid w:val="00D56680"/>
    <w:rsid w:val="00D572F1"/>
    <w:rsid w:val="00D57951"/>
    <w:rsid w:val="00D605BD"/>
    <w:rsid w:val="00D6410A"/>
    <w:rsid w:val="00D64FC2"/>
    <w:rsid w:val="00D65CD8"/>
    <w:rsid w:val="00D66ED3"/>
    <w:rsid w:val="00D676DB"/>
    <w:rsid w:val="00D728BC"/>
    <w:rsid w:val="00D72A8B"/>
    <w:rsid w:val="00D80101"/>
    <w:rsid w:val="00D81DA3"/>
    <w:rsid w:val="00D83A9D"/>
    <w:rsid w:val="00D85611"/>
    <w:rsid w:val="00D85714"/>
    <w:rsid w:val="00D859EC"/>
    <w:rsid w:val="00D92225"/>
    <w:rsid w:val="00D92483"/>
    <w:rsid w:val="00D935A9"/>
    <w:rsid w:val="00D94957"/>
    <w:rsid w:val="00D97437"/>
    <w:rsid w:val="00DA0969"/>
    <w:rsid w:val="00DA0D18"/>
    <w:rsid w:val="00DA78AA"/>
    <w:rsid w:val="00DB10BC"/>
    <w:rsid w:val="00DB19FE"/>
    <w:rsid w:val="00DB1DC4"/>
    <w:rsid w:val="00DB2800"/>
    <w:rsid w:val="00DB2BA6"/>
    <w:rsid w:val="00DB4296"/>
    <w:rsid w:val="00DB5E0A"/>
    <w:rsid w:val="00DB7677"/>
    <w:rsid w:val="00DC08A1"/>
    <w:rsid w:val="00DC256E"/>
    <w:rsid w:val="00DC3468"/>
    <w:rsid w:val="00DC3DFD"/>
    <w:rsid w:val="00DC441C"/>
    <w:rsid w:val="00DC5209"/>
    <w:rsid w:val="00DC5826"/>
    <w:rsid w:val="00DC7A36"/>
    <w:rsid w:val="00DC7C7C"/>
    <w:rsid w:val="00DD0559"/>
    <w:rsid w:val="00DD0C8F"/>
    <w:rsid w:val="00DD2381"/>
    <w:rsid w:val="00DD426E"/>
    <w:rsid w:val="00DD42D0"/>
    <w:rsid w:val="00DD48E1"/>
    <w:rsid w:val="00DD5FED"/>
    <w:rsid w:val="00DE4961"/>
    <w:rsid w:val="00DE5957"/>
    <w:rsid w:val="00DE5F91"/>
    <w:rsid w:val="00DE65A4"/>
    <w:rsid w:val="00DE7701"/>
    <w:rsid w:val="00DE7D59"/>
    <w:rsid w:val="00DF18E4"/>
    <w:rsid w:val="00DF25D5"/>
    <w:rsid w:val="00DF3187"/>
    <w:rsid w:val="00DF33FC"/>
    <w:rsid w:val="00DF3CCE"/>
    <w:rsid w:val="00DF3CD2"/>
    <w:rsid w:val="00DF3D59"/>
    <w:rsid w:val="00DF5E1F"/>
    <w:rsid w:val="00DF6EFD"/>
    <w:rsid w:val="00E00195"/>
    <w:rsid w:val="00E00794"/>
    <w:rsid w:val="00E00D73"/>
    <w:rsid w:val="00E011BF"/>
    <w:rsid w:val="00E01A80"/>
    <w:rsid w:val="00E01E6B"/>
    <w:rsid w:val="00E03EB8"/>
    <w:rsid w:val="00E05311"/>
    <w:rsid w:val="00E06235"/>
    <w:rsid w:val="00E06291"/>
    <w:rsid w:val="00E06DD4"/>
    <w:rsid w:val="00E06EF8"/>
    <w:rsid w:val="00E07CBB"/>
    <w:rsid w:val="00E10793"/>
    <w:rsid w:val="00E13BF7"/>
    <w:rsid w:val="00E14281"/>
    <w:rsid w:val="00E14F89"/>
    <w:rsid w:val="00E15A66"/>
    <w:rsid w:val="00E16AA4"/>
    <w:rsid w:val="00E179FD"/>
    <w:rsid w:val="00E229A5"/>
    <w:rsid w:val="00E23FB3"/>
    <w:rsid w:val="00E24C46"/>
    <w:rsid w:val="00E255D3"/>
    <w:rsid w:val="00E267F3"/>
    <w:rsid w:val="00E268AF"/>
    <w:rsid w:val="00E27DF8"/>
    <w:rsid w:val="00E31BCF"/>
    <w:rsid w:val="00E32A6C"/>
    <w:rsid w:val="00E32F62"/>
    <w:rsid w:val="00E4149C"/>
    <w:rsid w:val="00E4173D"/>
    <w:rsid w:val="00E43265"/>
    <w:rsid w:val="00E444DC"/>
    <w:rsid w:val="00E4593E"/>
    <w:rsid w:val="00E47BD1"/>
    <w:rsid w:val="00E47CC1"/>
    <w:rsid w:val="00E517CA"/>
    <w:rsid w:val="00E548B6"/>
    <w:rsid w:val="00E55CFA"/>
    <w:rsid w:val="00E602F1"/>
    <w:rsid w:val="00E606DC"/>
    <w:rsid w:val="00E60A74"/>
    <w:rsid w:val="00E60D2B"/>
    <w:rsid w:val="00E60FD3"/>
    <w:rsid w:val="00E61520"/>
    <w:rsid w:val="00E61A16"/>
    <w:rsid w:val="00E6366E"/>
    <w:rsid w:val="00E65D6D"/>
    <w:rsid w:val="00E67EF2"/>
    <w:rsid w:val="00E803B1"/>
    <w:rsid w:val="00E806E1"/>
    <w:rsid w:val="00E8148B"/>
    <w:rsid w:val="00E81ED1"/>
    <w:rsid w:val="00E85565"/>
    <w:rsid w:val="00E864EF"/>
    <w:rsid w:val="00E86FD1"/>
    <w:rsid w:val="00E873DD"/>
    <w:rsid w:val="00E87485"/>
    <w:rsid w:val="00E91F67"/>
    <w:rsid w:val="00E93359"/>
    <w:rsid w:val="00E939E0"/>
    <w:rsid w:val="00E948D1"/>
    <w:rsid w:val="00E94F37"/>
    <w:rsid w:val="00E95A83"/>
    <w:rsid w:val="00E96442"/>
    <w:rsid w:val="00EA00BB"/>
    <w:rsid w:val="00EA05EE"/>
    <w:rsid w:val="00EA18E9"/>
    <w:rsid w:val="00EA39EC"/>
    <w:rsid w:val="00EA4569"/>
    <w:rsid w:val="00EA57B9"/>
    <w:rsid w:val="00EA5958"/>
    <w:rsid w:val="00EA7429"/>
    <w:rsid w:val="00EA7B27"/>
    <w:rsid w:val="00EB0A85"/>
    <w:rsid w:val="00EB11D8"/>
    <w:rsid w:val="00EB390F"/>
    <w:rsid w:val="00EB3F73"/>
    <w:rsid w:val="00EB74A4"/>
    <w:rsid w:val="00EB7717"/>
    <w:rsid w:val="00EC063A"/>
    <w:rsid w:val="00EC1EFE"/>
    <w:rsid w:val="00EC2CC8"/>
    <w:rsid w:val="00EC4530"/>
    <w:rsid w:val="00EC4C68"/>
    <w:rsid w:val="00EC6BD4"/>
    <w:rsid w:val="00EC7C5D"/>
    <w:rsid w:val="00ED11DF"/>
    <w:rsid w:val="00ED18F5"/>
    <w:rsid w:val="00ED26F9"/>
    <w:rsid w:val="00ED4EFD"/>
    <w:rsid w:val="00ED7479"/>
    <w:rsid w:val="00EE00A4"/>
    <w:rsid w:val="00EE0ACC"/>
    <w:rsid w:val="00EE1C12"/>
    <w:rsid w:val="00EE2AF5"/>
    <w:rsid w:val="00EE3BA2"/>
    <w:rsid w:val="00EF04DF"/>
    <w:rsid w:val="00EF32F2"/>
    <w:rsid w:val="00EF5E41"/>
    <w:rsid w:val="00EF6125"/>
    <w:rsid w:val="00EF72F0"/>
    <w:rsid w:val="00F00066"/>
    <w:rsid w:val="00F0226E"/>
    <w:rsid w:val="00F05C64"/>
    <w:rsid w:val="00F05CA6"/>
    <w:rsid w:val="00F05E29"/>
    <w:rsid w:val="00F06EDF"/>
    <w:rsid w:val="00F114C8"/>
    <w:rsid w:val="00F12E87"/>
    <w:rsid w:val="00F15401"/>
    <w:rsid w:val="00F167E2"/>
    <w:rsid w:val="00F173B1"/>
    <w:rsid w:val="00F177D8"/>
    <w:rsid w:val="00F17942"/>
    <w:rsid w:val="00F17B65"/>
    <w:rsid w:val="00F204C6"/>
    <w:rsid w:val="00F2074C"/>
    <w:rsid w:val="00F2279B"/>
    <w:rsid w:val="00F23104"/>
    <w:rsid w:val="00F23A28"/>
    <w:rsid w:val="00F24648"/>
    <w:rsid w:val="00F24C18"/>
    <w:rsid w:val="00F27ACD"/>
    <w:rsid w:val="00F302A5"/>
    <w:rsid w:val="00F30AD1"/>
    <w:rsid w:val="00F30D32"/>
    <w:rsid w:val="00F33A76"/>
    <w:rsid w:val="00F33FA9"/>
    <w:rsid w:val="00F36E34"/>
    <w:rsid w:val="00F37278"/>
    <w:rsid w:val="00F37357"/>
    <w:rsid w:val="00F40938"/>
    <w:rsid w:val="00F42C10"/>
    <w:rsid w:val="00F434B9"/>
    <w:rsid w:val="00F436D0"/>
    <w:rsid w:val="00F43770"/>
    <w:rsid w:val="00F45323"/>
    <w:rsid w:val="00F455C6"/>
    <w:rsid w:val="00F4701A"/>
    <w:rsid w:val="00F505B7"/>
    <w:rsid w:val="00F5151A"/>
    <w:rsid w:val="00F52085"/>
    <w:rsid w:val="00F52DCC"/>
    <w:rsid w:val="00F53423"/>
    <w:rsid w:val="00F53936"/>
    <w:rsid w:val="00F544D6"/>
    <w:rsid w:val="00F54848"/>
    <w:rsid w:val="00F561AB"/>
    <w:rsid w:val="00F570B1"/>
    <w:rsid w:val="00F60BA4"/>
    <w:rsid w:val="00F64677"/>
    <w:rsid w:val="00F65793"/>
    <w:rsid w:val="00F67988"/>
    <w:rsid w:val="00F7262F"/>
    <w:rsid w:val="00F72B8B"/>
    <w:rsid w:val="00F731C0"/>
    <w:rsid w:val="00F73999"/>
    <w:rsid w:val="00F749DC"/>
    <w:rsid w:val="00F77855"/>
    <w:rsid w:val="00F812C9"/>
    <w:rsid w:val="00F82670"/>
    <w:rsid w:val="00F82F0A"/>
    <w:rsid w:val="00F863DE"/>
    <w:rsid w:val="00F863E9"/>
    <w:rsid w:val="00F86B03"/>
    <w:rsid w:val="00F86F98"/>
    <w:rsid w:val="00F9082A"/>
    <w:rsid w:val="00F9266E"/>
    <w:rsid w:val="00F93706"/>
    <w:rsid w:val="00F94D69"/>
    <w:rsid w:val="00F95565"/>
    <w:rsid w:val="00F97204"/>
    <w:rsid w:val="00F97928"/>
    <w:rsid w:val="00F97971"/>
    <w:rsid w:val="00FA0719"/>
    <w:rsid w:val="00FA12E1"/>
    <w:rsid w:val="00FA1DBB"/>
    <w:rsid w:val="00FA2D01"/>
    <w:rsid w:val="00FA5D3F"/>
    <w:rsid w:val="00FA5DF8"/>
    <w:rsid w:val="00FA5F13"/>
    <w:rsid w:val="00FB068C"/>
    <w:rsid w:val="00FB13EF"/>
    <w:rsid w:val="00FB185A"/>
    <w:rsid w:val="00FB1A5C"/>
    <w:rsid w:val="00FB2F56"/>
    <w:rsid w:val="00FB3B14"/>
    <w:rsid w:val="00FB4026"/>
    <w:rsid w:val="00FB6DF0"/>
    <w:rsid w:val="00FC0638"/>
    <w:rsid w:val="00FC1F0E"/>
    <w:rsid w:val="00FC20E4"/>
    <w:rsid w:val="00FC338B"/>
    <w:rsid w:val="00FC3A63"/>
    <w:rsid w:val="00FC48D4"/>
    <w:rsid w:val="00FC4CDC"/>
    <w:rsid w:val="00FD5A5E"/>
    <w:rsid w:val="00FD7083"/>
    <w:rsid w:val="00FD7AB2"/>
    <w:rsid w:val="00FE0409"/>
    <w:rsid w:val="00FE25C7"/>
    <w:rsid w:val="00FE2CFC"/>
    <w:rsid w:val="00FE3E9B"/>
    <w:rsid w:val="00FE42C9"/>
    <w:rsid w:val="00FE44DD"/>
    <w:rsid w:val="00FE4BEA"/>
    <w:rsid w:val="00FE6840"/>
    <w:rsid w:val="00FE706C"/>
    <w:rsid w:val="00FF04D5"/>
    <w:rsid w:val="00FF2BBF"/>
    <w:rsid w:val="00FF554D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03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903D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C0C48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6C0C4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6C0C48"/>
  </w:style>
  <w:style w:type="paragraph" w:styleId="Bezproreda1" w:customStyle="true">
    <w:name w:val="Bez proreda1"/>
    <w:qFormat/>
    <w:rsid w:val="006C0C48"/>
    <w:rPr>
      <w:sz w:val="24"/>
      <w:szCs w:val="24"/>
    </w:rPr>
  </w:style>
  <w:style w:type="paragraph" w:styleId="Tekstbalonia">
    <w:name w:val="Balloon Text"/>
    <w:basedOn w:val="Normal"/>
    <w:semiHidden/>
    <w:rsid w:val="00F7262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F1A29"/>
    <w:pPr>
      <w:ind w:left="720"/>
      <w:contextualSpacing/>
    </w:pPr>
  </w:style>
  <w:style w:type="paragraph" w:styleId="Bezproreda">
    <w:name w:val="No Spacing"/>
    <w:uiPriority w:val="99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Naglaeno">
    <w:name w:val="Strong"/>
    <w:basedOn w:val="Zadanifontodlomka"/>
    <w:uiPriority w:val="22"/>
    <w:qFormat/>
    <w:rsid w:val="00496B1A"/>
    <w:rPr>
      <w:b/>
      <w:bCs/>
    </w:rPr>
  </w:style>
  <w:style w:type="paragraph" w:styleId="Default" w:customStyle="true">
    <w:name w:val="Default"/>
    <w:rsid w:val="004724F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D0E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E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D0E1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D0E1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D0E1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03D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1A29"/>
    <w:pPr>
      <w:ind w:left="720"/>
      <w:contextualSpacing/>
    </w:pPr>
  </w:style>
  <w:style w:styleId="Bezproreda" w:type="paragraph">
    <w:name w:val="No Spacing"/>
    <w:uiPriority w:val="99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496B1A"/>
    <w:rPr>
      <w:b/>
      <w:bCs/>
    </w:rPr>
  </w:style>
  <w:style w:customStyle="1" w:styleId="Default" w:type="paragraph">
    <w:name w:val="Default"/>
    <w:rsid w:val="004724FB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0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E1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E1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E1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4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97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82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881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siječnja 2025.</izvorni_sadrzaj>
    <derivirana_varijabla naziv="DomainObject.PlaniraniZavrsetakDatum_1">9. siječnja 2025.</derivirana_varijabla>
  </DomainObject.PlaniraniZavrsetakDatum>
  <DomainObject.PlaniraniPocetakDatum>
    <izvorni_sadrzaj>9. siječnja 2025.</izvorni_sadrzaj>
    <derivirana_varijabla naziv="DomainObject.PlaniraniPocetakDatum_1">9. siječnja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siječnja 2025.</izvorni_sadrzaj>
    <derivirana_varijabla naziv="DomainObject.Zapisnik.DatumKreiranja_1">9.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St-226/2024-38</izvorni_sadrzaj>
    <derivirana_varijabla naziv="DomainObject.Zapisnik.Oznaka_1">St-226/2024-38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2024.</izvorni_sadrzaj>
    <derivirana_varijabla naziv="DomainObject.Predmet.DatumIzradeOptuznogAkta_1">10. svibnja 2024.</derivirana_varijabla>
  </DomainObject.Predmet.DatumIzradeOptuznogAkta>
  <DomainObject.Predmet.DatumIzradeOptuznogAktaFormated>
    <izvorni_sadrzaj>10.5.2024.</izvorni_sadrzaj>
    <derivirana_varijabla naziv="DomainObject.Predmet.DatumIzradeOptuznogAktaFormated_1">10.5.2024.</derivirana_varijabla>
  </DomainObject.Predmet.DatumIzradeOptuznogAktaFormated>
  <DomainObject.Predmet.DatumOsnivanja>
    <izvorni_sadrzaj>13. svibnja 2024.</izvorni_sadrzaj>
    <derivirana_varijabla naziv="DomainObject.Predmet.DatumOsnivanja_1">13.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2024.</izvorni_sadrzaj>
    <derivirana_varijabla naziv="DomainObject.Predmet.DatumPrimitkaOptuznogAkta_1">10.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St-226/2024</izvorni_sadrzaj>
    <derivirana_varijabla naziv="DomainObject.Predmet.OznakaBroj_1">St-226/2024</derivirana_varijabla>
  </DomainObject.Predmet.OznakaBroj>
  <DomainObject.Predmet.OznakaBrojOptuznogAkta>
    <izvorni_sadrzaj>04-06-24-2142</izvorni_sadrzaj>
    <derivirana_varijabla naziv="DomainObject.Predmet.OznakaBrojOptuznogAkta_1">04-06-24-2142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LAURAKAP d.o.o.  Opatija zastupanog po punomoćniku Marin Kapov</izvorni_sadrzaj>
    <derivirana_varijabla naziv="DomainObject.Predmet.ProtustrankaFormated_1">  LAURAKAP d.o.o.  Opatija zastupanog po punomoćniku Marin Kapov</derivirana_varijabla>
  </DomainObject.Predmet.ProtustrankaFormated>
  <DomainObject.Predmet.ProtustrankaFormatedOIB>
    <izvorni_sadrzaj>  LAURAKAP d.o.o.  Opatija, OIB 48605718308 zastupanog po punomoćniku Marin Kapov</izvorni_sadrzaj>
    <derivirana_varijabla naziv="DomainObject.Predmet.ProtustrankaFormatedOIB_1">  LAURAKAP d.o.o.  Opatija, OIB 48605718308 zastupanog po punomoćniku Marin Kapov</derivirana_varijabla>
  </DomainObject.Predmet.ProtustrankaFormatedOIB>
  <DomainObject.Predmet.ProtustrankaFormatedWithAdress>
    <izvorni_sadrzaj> LAURAKAP d.o.o.  Opatija, Maršala Tita 90, 51410 Opatija zastupanog po punomoćniku Marin Kapov</izvorni_sadrzaj>
    <derivirana_varijabla naziv="DomainObject.Predmet.ProtustrankaFormatedWithAdress_1"> LAURAKAP d.o.o.  Opatija, Maršala Tita 90, 51410 Opatija zastupanog po punomoćniku Marin Kapov</derivirana_varijabla>
  </DomainObject.Predmet.ProtustrankaFormatedWithAdress>
  <DomainObject.Predmet.ProtustrankaFormatedWithAdressOIB>
    <izvorni_sadrzaj> LAURAKAP d.o.o.  Opatija, OIB 48605718308, Maršala Tita 90, 51410 Opatija zastupanog po punomoćniku Marin Kapov</izvorni_sadrzaj>
    <derivirana_varijabla naziv="DomainObject.Predmet.ProtustrankaFormatedWithAdressOIB_1"> LAURAKAP d.o.o.  Opatija, OIB 48605718308, Maršala Tita 90, 51410 Opatija zastupanog po punomoćniku Marin Kapov</derivirana_varijabla>
  </DomainObject.Predmet.ProtustrankaFormatedWithAdressOIB>
  <DomainObject.Predmet.ProtustrankaWithAdress>
    <izvorni_sadrzaj>LAURAKAP d.o.o.  Opatija Maršala Tita 90, 51410 Opatija</izvorni_sadrzaj>
    <derivirana_varijabla naziv="DomainObject.Predmet.ProtustrankaWithAdress_1">LAURAKAP d.o.o.  Opatija Maršala Tita 90, 51410 Opatija</derivirana_varijabla>
  </DomainObject.Predmet.ProtustrankaWithAdress>
  <DomainObject.Predmet.ProtustrankaWithAdressOIB>
    <izvorni_sadrzaj>LAURAKAP d.o.o.  Opatija, OIB 48605718308, Maršala Tita 90, 51410 Opatija</izvorni_sadrzaj>
    <derivirana_varijabla naziv="DomainObject.Predmet.ProtustrankaWithAdressOIB_1">LAURAKAP d.o.o.  Opatija, OIB 48605718308, Maršala Tita 90, 51410 Opatija</derivirana_varijabla>
  </DomainObject.Predmet.ProtustrankaWithAdressOIB>
  <DomainObject.Predmet.ProtustrankaNazivFormated>
    <izvorni_sadrzaj>LAURAKAP d.o.o.  Opatija</izvorni_sadrzaj>
    <derivirana_varijabla naziv="DomainObject.Predmet.ProtustrankaNazivFormated_1">LAURAKAP d.o.o.  Opatija</derivirana_varijabla>
  </DomainObject.Predmet.ProtustrankaNazivFormated>
  <DomainObject.Predmet.ProtustrankaNazivFormatedOIB>
    <izvorni_sadrzaj>LAURAKAP d.o.o.  Opatija, OIB 48605718308</izvorni_sadrzaj>
    <derivirana_varijabla naziv="DomainObject.Predmet.ProtustrankaNazivFormatedOIB_1">LAURAKAP d.o.o.  Opatija, OIB 48605718308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LAURAKAP d.o.o.  Opatija zastupanog po punomoćniku Marin Kapov</item>
    </izvorni_sadrzaj>
    <derivirana_varijabla naziv="DomainObject.Predmet.ProtuStrankaListFormated_1">
      <item>LAURAKAP d.o.o.  Opatija zastupanog po punomoćniku Marin Kapov</item>
    </derivirana_varijabla>
  </DomainObject.Predmet.ProtuStrankaListFormated>
  <DomainObject.Predmet.ProtuStrankaListFormatedOIB>
    <izvorni_sadrzaj>
      <item>LAURAKAP d.o.o.  Opatija, OIB 48605718308 zastupanog po punomoćniku Marin Kapov</item>
    </izvorni_sadrzaj>
    <derivirana_varijabla naziv="DomainObject.Predmet.ProtuStrankaListFormatedOIB_1">
      <item>LAURAKAP d.o.o.  Opatija, OIB 48605718308 zastupanog po punomoćniku Marin Kapov</item>
    </derivirana_varijabla>
  </DomainObject.Predmet.ProtuStrankaListFormatedOIB>
  <DomainObject.Predmet.ProtuStrankaListFormatedWithAdress>
    <izvorni_sadrzaj>
      <item>LAURAKAP d.o.o.  Opatija, Maršala Tita 90, 51410 Opatija zastupanog po punomoćniku Marin Kapov</item>
    </izvorni_sadrzaj>
    <derivirana_varijabla naziv="DomainObject.Predmet.ProtuStrankaListFormatedWithAdress_1">
      <item>LAURAKAP d.o.o.  Opatija, Maršala Tita 90, 51410 Opatija zastupanog po punomoćniku Marin Kapov</item>
    </derivirana_varijabla>
  </DomainObject.Predmet.ProtuStrankaListFormatedWithAdress>
  <DomainObject.Predmet.ProtuStrankaListFormatedWithAdressOIB>
    <izvorni_sadrzaj>
      <item>LAURAKAP d.o.o.  Opatija, OIB 48605718308, Maršala Tita 90, 51410 Opatija zastupanog po punomoćniku Marin Kapov</item>
    </izvorni_sadrzaj>
    <derivirana_varijabla naziv="DomainObject.Predmet.ProtuStrankaListFormatedWithAdressOIB_1">
      <item>LAURAKAP d.o.o.  Opatija, OIB 48605718308, Maršala Tita 90, 51410 Opatija zastupanog po punomoćniku Marin Kapov</item>
    </derivirana_varijabla>
  </DomainObject.Predmet.ProtuStrankaListFormatedWithAdressOIB>
  <DomainObject.Predmet.ProtuStrankaListNazivFormated>
    <izvorni_sadrzaj>
      <item>LAURAKAP d.o.o.  Opatija</item>
    </izvorni_sadrzaj>
    <derivirana_varijabla naziv="DomainObject.Predmet.ProtuStrankaListNazivFormated_1">
      <item>LAURAKAP d.o.o.  Opatija</item>
    </derivirana_varijabla>
  </DomainObject.Predmet.ProtuStrankaListNazivFormated>
  <DomainObject.Predmet.ProtuStrankaListNazivFormatedOIB>
    <izvorni_sadrzaj>
      <item>LAURAKAP d.o.o.  Opatija, OIB 48605718308</item>
    </izvorni_sadrzaj>
    <derivirana_varijabla naziv="DomainObject.Predmet.ProtuStrankaListNazivFormatedOIB_1">
      <item>LAURAKAP d.o.o.  Opatija, OIB 48605718308</item>
    </derivirana_varijabla>
  </DomainObject.Predmet.ProtuStrankaListNazivFormatedOIB>
  <DomainObject.Predmet.OstaliListFormated>
    <izvorni_sadrzaj>
      <item>Marin Kapov punomoćnik sudionika u postupku LAURAKAP d.o.o.  Opatija</item>
    </izvorni_sadrzaj>
    <derivirana_varijabla naziv="DomainObject.Predmet.OstaliListFormated_1">
      <item>Marin Kapov punomoćnik sudionika u postupku LAURAKAP d.o.o.  Opatija</item>
    </derivirana_varijabla>
  </DomainObject.Predmet.OstaliListFormated>
  <DomainObject.Predmet.OstaliListFormatedOIB>
    <izvorni_sadrzaj>
      <item>Marin Kapov, OIB 56052136066 punomoćnik sudionika u postupku LAURAKAP d.o.o.  Opatija</item>
    </izvorni_sadrzaj>
    <derivirana_varijabla naziv="DomainObject.Predmet.OstaliListFormatedOIB_1">
      <item>Marin Kapov, OIB 56052136066 punomoćnik sudionika u postupku LAURAKAP d.o.o.  Opatija</item>
    </derivirana_varijabla>
  </DomainObject.Predmet.OstaliListFormatedOIB>
  <DomainObject.Predmet.OstaliListFormatedWithAdress>
    <izvorni_sadrzaj>
      <item>Marin Kapov, Rupa 20, 51214 Rupa punomoćnik sudionika u postupku LAURAKAP d.o.o.  Opatija</item>
    </izvorni_sadrzaj>
    <derivirana_varijabla naziv="DomainObject.Predmet.OstaliListFormatedWithAdress_1">
      <item>Marin Kapov, Rupa 20, 51214 Rupa punomoćnik sudionika u postupku LAURAKAP d.o.o.  Opatija</item>
    </derivirana_varijabla>
  </DomainObject.Predmet.OstaliListFormatedWithAdress>
  <DomainObject.Predmet.OstaliListFormatedWithAdressOIB>
    <izvorni_sadrzaj>
      <item>Marin Kapov, OIB 56052136066, Rupa 20, 51214 Rupa punomoćnik sudionika u postupku LAURAKAP d.o.o.  Opatija</item>
    </izvorni_sadrzaj>
    <derivirana_varijabla naziv="DomainObject.Predmet.OstaliListFormatedWithAdressOIB_1">
      <item>Marin Kapov, OIB 56052136066, Rupa 20, 51214 Rupa punomoćnik sudionika u postupku LAURAKAP d.o.o.  Opatija</item>
    </derivirana_varijabla>
  </DomainObject.Predmet.OstaliListFormatedWithAdressOIB>
  <DomainObject.Predmet.OstaliListNazivFormated>
    <izvorni_sadrzaj>
      <item>Marin Kapov</item>
    </izvorni_sadrzaj>
    <derivirana_varijabla naziv="DomainObject.Predmet.OstaliListNazivFormated_1">
      <item>Marin Kapov</item>
    </derivirana_varijabla>
  </DomainObject.Predmet.OstaliListNazivFormated>
  <DomainObject.Predmet.OstaliListNazivFormatedOIB>
    <izvorni_sadrzaj>
      <item>Marin Kapov, OIB 56052136066</item>
    </izvorni_sadrzaj>
    <derivirana_varijabla naziv="DomainObject.Predmet.OstaliListNazivFormatedOIB_1">
      <item>Marin Kapov, OIB 56052136066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2025.</izvorni_sadrzaj>
    <derivirana_varijabla naziv="DomainObject.Datum_1">9. siječnja 2025.</derivirana_varijabla>
  </DomainObject.Datum>
  <DomainObject.PoslovniBrojDokumenta>
    <izvorni_sadrzaj>St-226/2024-38</izvorni_sadrzaj>
    <derivirana_varijabla naziv="DomainObject.PoslovniBrojDokumenta_1">St-226/2024-38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LAURAKAP d.o.o.  Opatija</izvorni_sadrzaj>
    <derivirana_varijabla naziv="DomainObject.Predmet.ProtustrankaIDrugi_1">LAURAKAP d.o.o.  Opatija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LAURAKAP d.o.o.  Opatija, OIB 48605718308, Maršala Tita 90, 51410 Opatija</izvorni_sadrzaj>
    <derivirana_varijabla naziv="DomainObject.Predmet.ProtustrankaIDrugiAdressOIB_1">LAURAKAP d.o.o.  Opatija, OIB 48605718308, Maršala Tita 90,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LAURAKAP d.o.o.  Opatija</item>
      <item>FINA  Rijeka</item>
      <item>Marin Kapov</item>
    </izvorni_sadrzaj>
    <derivirana_varijabla naziv="DomainObject.Predmet.SudioniciListNaziv_1">
      <item>LAURAKAP d.o.o.  Opatija</item>
      <item>FINA  Rijeka</item>
      <item>Marin Kapov</item>
    </derivirana_varijabla>
  </DomainObject.Predmet.SudioniciListNaziv>
  <DomainObject.Predmet.SudioniciListAdressOIB>
    <izvorni_sadrzaj>
      <item>LAURAKAP d.o.o.  Opatija, OIB 48605718308, Maršala Tita 90,51410 Opatija</item>
      <item>FINA  Rijeka, OIB 85821130368, Frana Kurelca 3,51000 Rijeka</item>
      <item>Marin Kapov, OIB 56052136066, Rupa 20,51214 Rupa</item>
    </izvorni_sadrzaj>
    <derivirana_varijabla naziv="DomainObject.Predmet.SudioniciListAdressOIB_1">
      <item>LAURAKAP d.o.o.  Opatija, OIB 48605718308, Maršala Tita 90,51410 Opatija</item>
      <item>FINA  Rijeka, OIB 85821130368, Frana Kurelca 3,51000 Rijeka</item>
      <item>Marin Kapov, OIB 56052136066, Rupa 20,51214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48605718308</item>
      <item>, OIB 85821130368</item>
      <item>, OIB 56052136066</item>
    </izvorni_sadrzaj>
    <derivirana_varijabla naziv="DomainObject.Predmet.SudioniciListNazivOIB_1">
      <item>, OIB 48605718308</item>
      <item>, OIB 85821130368</item>
      <item>, OIB 56052136066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FURDEK, OIB 97830099664, Galović brdo 18, 47000 Karlovac</item>
    </izvorni_sadrzaj>
    <derivirana_varijabla naziv="DomainObject.Predmet.StecajniUpraviteljiListAddressOIB_1">
      <item>DAMIR FURDEK, OIB 97830099664, Galović brdo 18,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86ED6-7183-47E2-A411-A478F9822FA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209</properties:Words>
  <properties:Characters>1087</properties:Characters>
  <properties:Lines>50</properties:Lines>
  <properties:Paragraphs>29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2025-01-08T12:44:00Z</dcterms:created>
  <dc:creator>dcmelik</dc:creator>
  <cp:lastModifiedBy>Dajana Jurković</cp:lastModifiedBy>
  <cp:lastPrinted>2024-12-10T08:29:00Z</cp:lastPrinted>
  <dcterms:modified xmlns:xsi="http://www.w3.org/2001/XMLSchema-instance" xsi:type="dcterms:W3CDTF">2025-01-09T08:38:00Z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St-226/2024-38 / Zapisnik - Ispitno ročište (226,2024  zapisnik ispitno LAURAKAP.docx)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